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БІЛІМ ЖӘНЕ ҒЫЛЫМ МИНИСТРЛІГІ </w:t>
      </w: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Ы. АЛТЫНСАРИН АТЫНДАҒЫ ҰЛТТЫҚ БІЛІМ АКАДЕМИЯСЫ</w:t>
      </w: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rStyle w:val="af8"/>
          <w:rFonts w:eastAsia="Calibri"/>
          <w:b/>
          <w:lang w:val="kk-KZ"/>
        </w:rPr>
        <w:t>ХИМИЯ</w:t>
      </w: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Жалпы орта білім беру деңгейінің </w:t>
      </w:r>
    </w:p>
    <w:p w:rsidR="009F30A4" w:rsidRDefault="009F30A4" w:rsidP="009F30A4">
      <w:pPr>
        <w:widowControl w:val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жаратылыстану-математикалық бағыттағы </w:t>
      </w: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10</w:t>
      </w:r>
      <w:r>
        <w:rPr>
          <w:b/>
          <w:sz w:val="28"/>
          <w:szCs w:val="28"/>
          <w:lang w:val="kk-KZ"/>
        </w:rPr>
        <w:t xml:space="preserve">-11-сыныптарына арналған  </w:t>
      </w: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оқу бағдарламасы</w:t>
      </w:r>
    </w:p>
    <w:p w:rsidR="009F30A4" w:rsidRDefault="009F30A4" w:rsidP="009F30A4">
      <w:pPr>
        <w:widowControl w:val="0"/>
        <w:jc w:val="center"/>
        <w:rPr>
          <w:b/>
          <w:color w:val="000000"/>
          <w:sz w:val="28"/>
          <w:szCs w:val="28"/>
          <w:lang w:val="kk-KZ"/>
        </w:rPr>
      </w:pPr>
    </w:p>
    <w:p w:rsidR="00A4086B" w:rsidRDefault="00A4086B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Астана</w:t>
      </w: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Білім және ғылым министрінің 2013 жылғы 3 сәуірде №115 бұйрығымен</w:t>
      </w:r>
      <w:r>
        <w:rPr>
          <w:b/>
          <w:sz w:val="28"/>
          <w:szCs w:val="28"/>
          <w:lang w:val="kk-KZ"/>
        </w:rPr>
        <w:t xml:space="preserve"> бекітілген.</w:t>
      </w:r>
    </w:p>
    <w:p w:rsidR="009F30A4" w:rsidRDefault="009F30A4" w:rsidP="009F30A4">
      <w:pPr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Әділет министрлігінде 2013 жылы 10 сәуірде № 8424 </w:t>
      </w:r>
      <w:r>
        <w:rPr>
          <w:b/>
          <w:sz w:val="28"/>
          <w:szCs w:val="28"/>
          <w:lang w:val="kk-KZ"/>
        </w:rPr>
        <w:t>тіркелген.</w:t>
      </w: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Химия</w:t>
      </w:r>
      <w:r>
        <w:rPr>
          <w:b/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 xml:space="preserve">Жалпы орта білім беру деңгейінің жаратылыстану-математикалық бағыттағы 10-11-сыныптарына арналған оқу бағдарламасы. – Астана: Ы. Алтынсарин атындағы ҰБА, 2013. – 20 б.  </w:t>
      </w: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9F30A4" w:rsidRDefault="009F30A4" w:rsidP="009F30A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9F30A4" w:rsidRDefault="009F30A4" w:rsidP="009F30A4">
      <w:pPr>
        <w:widowControl w:val="0"/>
        <w:tabs>
          <w:tab w:val="left" w:pos="993"/>
        </w:tabs>
        <w:ind w:firstLine="567"/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© Ы. Алтынсарин атындағы </w:t>
      </w:r>
    </w:p>
    <w:p w:rsidR="009F30A4" w:rsidRDefault="009F30A4" w:rsidP="009F30A4">
      <w:pPr>
        <w:widowControl w:val="0"/>
        <w:ind w:firstLine="709"/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Ұлттық білім академиясы, 2013.</w:t>
      </w:r>
    </w:p>
    <w:p w:rsidR="009F30A4" w:rsidRDefault="009F30A4" w:rsidP="009F30A4">
      <w:pPr>
        <w:widowControl w:val="0"/>
        <w:ind w:left="524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Қазақстан Республикасы</w:t>
      </w:r>
    </w:p>
    <w:p w:rsidR="009F30A4" w:rsidRDefault="009F30A4" w:rsidP="009F30A4">
      <w:pPr>
        <w:widowControl w:val="0"/>
        <w:ind w:left="524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Білім және ғылым министрінің</w:t>
      </w:r>
    </w:p>
    <w:p w:rsidR="009F30A4" w:rsidRDefault="009F30A4" w:rsidP="009F30A4">
      <w:pPr>
        <w:widowControl w:val="0"/>
        <w:ind w:left="524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2013 жылғы 3 сәуірдегі </w:t>
      </w:r>
    </w:p>
    <w:p w:rsidR="009F30A4" w:rsidRDefault="009F30A4" w:rsidP="009F30A4">
      <w:pPr>
        <w:widowControl w:val="0"/>
        <w:ind w:left="5245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№ 115 бұйрығына </w:t>
      </w:r>
    </w:p>
    <w:p w:rsidR="009F30A4" w:rsidRDefault="009F30A4" w:rsidP="009F30A4">
      <w:pPr>
        <w:widowControl w:val="0"/>
        <w:ind w:left="5245"/>
        <w:rPr>
          <w:sz w:val="28"/>
          <w:szCs w:val="28"/>
          <w:lang w:val="kk-KZ"/>
        </w:rPr>
      </w:pPr>
      <w:r w:rsidRPr="009F30A4">
        <w:rPr>
          <w:sz w:val="28"/>
          <w:szCs w:val="28"/>
          <w:lang w:val="kk-KZ"/>
        </w:rPr>
        <w:t>94- қосымша</w:t>
      </w:r>
      <w:r>
        <w:rPr>
          <w:sz w:val="28"/>
          <w:szCs w:val="28"/>
          <w:lang w:val="kk-KZ"/>
        </w:rPr>
        <w:t xml:space="preserve"> </w:t>
      </w:r>
    </w:p>
    <w:p w:rsidR="009F30A4" w:rsidRDefault="009F30A4" w:rsidP="009F30A4">
      <w:pPr>
        <w:widowControl w:val="0"/>
        <w:ind w:firstLine="567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ind w:firstLine="567"/>
        <w:rPr>
          <w:b/>
          <w:sz w:val="28"/>
          <w:szCs w:val="28"/>
          <w:lang w:val="kk-KZ"/>
        </w:rPr>
      </w:pPr>
    </w:p>
    <w:p w:rsidR="009F30A4" w:rsidRDefault="009F30A4" w:rsidP="009F30A4">
      <w:pPr>
        <w:widowControl w:val="0"/>
        <w:ind w:firstLine="567"/>
        <w:rPr>
          <w:b/>
          <w:sz w:val="28"/>
          <w:szCs w:val="28"/>
          <w:lang w:val="kk-KZ"/>
        </w:rPr>
      </w:pPr>
    </w:p>
    <w:p w:rsidR="00D77050" w:rsidRPr="009F30A4" w:rsidRDefault="0036047A" w:rsidP="00AE2F45">
      <w:pPr>
        <w:jc w:val="center"/>
        <w:rPr>
          <w:b/>
          <w:bCs/>
          <w:sz w:val="28"/>
          <w:szCs w:val="28"/>
          <w:lang w:val="kk-KZ"/>
        </w:rPr>
      </w:pPr>
      <w:r w:rsidRPr="00D77050">
        <w:rPr>
          <w:b/>
          <w:bCs/>
          <w:sz w:val="28"/>
          <w:szCs w:val="28"/>
          <w:lang w:val="kk-KZ"/>
        </w:rPr>
        <w:t xml:space="preserve">Жалпы орта білім беру </w:t>
      </w:r>
      <w:r w:rsidR="00813855" w:rsidRPr="00D77050">
        <w:rPr>
          <w:b/>
          <w:bCs/>
          <w:sz w:val="28"/>
          <w:szCs w:val="28"/>
          <w:lang w:val="kk-KZ"/>
        </w:rPr>
        <w:t>деңгеінің жаратылыстану-математикалық бағыттағы 1</w:t>
      </w:r>
      <w:r w:rsidRPr="00D77050">
        <w:rPr>
          <w:b/>
          <w:bCs/>
          <w:sz w:val="28"/>
          <w:szCs w:val="28"/>
          <w:lang w:val="kk-KZ"/>
        </w:rPr>
        <w:t xml:space="preserve">0-11 сыныптары ұшін «Химия» пәнінен </w:t>
      </w:r>
    </w:p>
    <w:p w:rsidR="00813855" w:rsidRPr="00D77050" w:rsidRDefault="00813855" w:rsidP="00AE2F45">
      <w:pPr>
        <w:jc w:val="center"/>
        <w:rPr>
          <w:b/>
          <w:bCs/>
          <w:sz w:val="28"/>
          <w:szCs w:val="28"/>
          <w:lang w:val="kk-KZ"/>
        </w:rPr>
      </w:pPr>
      <w:r w:rsidRPr="00D77050">
        <w:rPr>
          <w:b/>
          <w:bCs/>
          <w:sz w:val="28"/>
          <w:szCs w:val="28"/>
          <w:lang w:val="kk-KZ"/>
        </w:rPr>
        <w:t xml:space="preserve">типтік </w:t>
      </w:r>
      <w:r w:rsidR="0036047A" w:rsidRPr="00D77050">
        <w:rPr>
          <w:b/>
          <w:bCs/>
          <w:sz w:val="28"/>
          <w:szCs w:val="28"/>
          <w:lang w:val="kk-KZ"/>
        </w:rPr>
        <w:t>оқу бағдарламасы</w:t>
      </w:r>
    </w:p>
    <w:p w:rsidR="00AE2F45" w:rsidRPr="00D77050" w:rsidRDefault="00AE2F45" w:rsidP="00AE2F45">
      <w:pPr>
        <w:jc w:val="center"/>
        <w:rPr>
          <w:b/>
          <w:bCs/>
          <w:sz w:val="28"/>
          <w:szCs w:val="28"/>
          <w:lang w:val="kk-KZ"/>
        </w:rPr>
      </w:pPr>
    </w:p>
    <w:p w:rsidR="00AE2F45" w:rsidRPr="00D77050" w:rsidRDefault="00AE2F45" w:rsidP="00AE2F45">
      <w:pPr>
        <w:jc w:val="center"/>
        <w:rPr>
          <w:b/>
          <w:bCs/>
          <w:sz w:val="28"/>
          <w:szCs w:val="28"/>
          <w:lang w:val="kk-KZ"/>
        </w:rPr>
      </w:pPr>
    </w:p>
    <w:p w:rsidR="0036047A" w:rsidRPr="00D77050" w:rsidRDefault="0036047A" w:rsidP="00AE2F45">
      <w:pPr>
        <w:jc w:val="center"/>
        <w:rPr>
          <w:b/>
          <w:bCs/>
          <w:sz w:val="28"/>
          <w:szCs w:val="28"/>
          <w:lang w:val="kk-KZ"/>
        </w:rPr>
      </w:pPr>
      <w:r w:rsidRPr="00D77050">
        <w:rPr>
          <w:b/>
          <w:bCs/>
          <w:iCs/>
          <w:sz w:val="28"/>
          <w:szCs w:val="28"/>
          <w:lang w:val="kk-KZ"/>
        </w:rPr>
        <w:t>1. Түсінік хат</w:t>
      </w:r>
    </w:p>
    <w:p w:rsidR="00813855" w:rsidRPr="00D77050" w:rsidRDefault="00813855" w:rsidP="0036047A">
      <w:pPr>
        <w:ind w:firstLine="709"/>
        <w:jc w:val="both"/>
        <w:rPr>
          <w:b/>
          <w:bCs/>
          <w:iCs/>
          <w:sz w:val="28"/>
          <w:szCs w:val="28"/>
          <w:lang w:val="kk-KZ"/>
        </w:rPr>
      </w:pPr>
    </w:p>
    <w:p w:rsidR="0018267B" w:rsidRPr="00D77050" w:rsidRDefault="00336A21" w:rsidP="00042876">
      <w:pPr>
        <w:numPr>
          <w:ilvl w:val="0"/>
          <w:numId w:val="19"/>
        </w:numPr>
        <w:tabs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pacing w:val="4"/>
          <w:sz w:val="28"/>
          <w:szCs w:val="28"/>
          <w:lang w:val="kk-KZ"/>
        </w:rPr>
        <w:t>О</w:t>
      </w:r>
      <w:r w:rsidR="0018267B" w:rsidRPr="00D77050">
        <w:rPr>
          <w:spacing w:val="4"/>
          <w:sz w:val="28"/>
          <w:szCs w:val="28"/>
          <w:lang w:val="kk-KZ"/>
        </w:rPr>
        <w:t xml:space="preserve">қу бағдарламасы </w:t>
      </w:r>
      <w:r w:rsidR="0018267B" w:rsidRPr="00D77050">
        <w:rPr>
          <w:sz w:val="28"/>
          <w:szCs w:val="28"/>
          <w:lang w:val="kk-KZ"/>
        </w:rPr>
        <w:t xml:space="preserve">Қазақстан Республикасы Үкіметінің 2012 жылғы </w:t>
      </w:r>
      <w:r>
        <w:rPr>
          <w:sz w:val="28"/>
          <w:szCs w:val="28"/>
          <w:lang w:val="kk-KZ"/>
        </w:rPr>
        <w:t xml:space="preserve">                 </w:t>
      </w:r>
      <w:r w:rsidR="0018267B" w:rsidRPr="00D77050">
        <w:rPr>
          <w:sz w:val="28"/>
          <w:szCs w:val="28"/>
          <w:lang w:val="kk-KZ"/>
        </w:rPr>
        <w:t>23 тамыздағы №1080 Қаулысымен бекітілген орта білім берудің (бастауыш, негізгі орта, жалпы орта білім беру) мемлекеттік жалпыға міндетті стандартына сәйкес әзірленген.</w:t>
      </w:r>
    </w:p>
    <w:p w:rsidR="00441C45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2. </w:t>
      </w:r>
      <w:r w:rsidR="00441C45" w:rsidRPr="00D77050">
        <w:rPr>
          <w:sz w:val="28"/>
          <w:szCs w:val="28"/>
          <w:lang w:val="kk-KZ"/>
        </w:rPr>
        <w:t>Оқыту мақсаты:</w:t>
      </w:r>
    </w:p>
    <w:p w:rsidR="00F92734" w:rsidRPr="00D77050" w:rsidRDefault="000F7BD8" w:rsidP="00F92734">
      <w:pPr>
        <w:pStyle w:val="ab"/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DB5843">
        <w:rPr>
          <w:sz w:val="28"/>
          <w:szCs w:val="28"/>
          <w:lang w:val="kk-KZ"/>
        </w:rPr>
        <w:t>химия бойынша дамыған  жаратылыстану ғылыми білімі мен</w:t>
      </w:r>
      <w:r w:rsidR="00F92734" w:rsidRPr="00D77050">
        <w:rPr>
          <w:sz w:val="28"/>
          <w:szCs w:val="28"/>
          <w:lang w:val="kk-KZ"/>
        </w:rPr>
        <w:t xml:space="preserve"> </w:t>
      </w:r>
      <w:r w:rsidR="00DB5843">
        <w:rPr>
          <w:sz w:val="28"/>
          <w:szCs w:val="28"/>
          <w:lang w:val="kk-KZ"/>
        </w:rPr>
        <w:t>білігі дағдысын болашақ өз</w:t>
      </w:r>
      <w:r w:rsidR="00F92734" w:rsidRPr="00D77050">
        <w:rPr>
          <w:sz w:val="28"/>
          <w:szCs w:val="28"/>
          <w:lang w:val="kk-KZ"/>
        </w:rPr>
        <w:t xml:space="preserve"> кәсіби қызметіне қолдану,</w:t>
      </w:r>
      <w:r w:rsidR="00DB5843">
        <w:rPr>
          <w:sz w:val="28"/>
          <w:szCs w:val="28"/>
          <w:lang w:val="kk-KZ"/>
        </w:rPr>
        <w:t xml:space="preserve"> сонымен қатар қоршаған ортаны </w:t>
      </w:r>
      <w:r w:rsidR="00F92734" w:rsidRPr="00D77050">
        <w:rPr>
          <w:sz w:val="28"/>
          <w:szCs w:val="28"/>
          <w:lang w:val="kk-KZ"/>
        </w:rPr>
        <w:t>өнеркәсіптік және тұрмыстық  қалдықтан ластанудан</w:t>
      </w:r>
      <w:r w:rsidR="00DB5843">
        <w:rPr>
          <w:sz w:val="28"/>
          <w:szCs w:val="28"/>
          <w:lang w:val="kk-KZ"/>
        </w:rPr>
        <w:t xml:space="preserve"> қорғауда экологиялық мәдениет </w:t>
      </w:r>
      <w:r w:rsidR="00F92734" w:rsidRPr="00D77050">
        <w:rPr>
          <w:sz w:val="28"/>
          <w:szCs w:val="28"/>
          <w:lang w:val="kk-KZ"/>
        </w:rPr>
        <w:t xml:space="preserve">пен өзінің азаматтық  позициясын көрсету  қабілеті.  </w:t>
      </w:r>
    </w:p>
    <w:p w:rsidR="0036047A" w:rsidRPr="00D77050" w:rsidRDefault="0036047A" w:rsidP="00F92734">
      <w:pPr>
        <w:pStyle w:val="ab"/>
        <w:tabs>
          <w:tab w:val="left" w:pos="993"/>
        </w:tabs>
        <w:ind w:left="708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3. </w:t>
      </w:r>
      <w:r w:rsidR="00FA2806" w:rsidRPr="00D77050">
        <w:rPr>
          <w:sz w:val="28"/>
          <w:szCs w:val="28"/>
          <w:lang w:val="kk-KZ"/>
        </w:rPr>
        <w:t>О</w:t>
      </w:r>
      <w:r w:rsidR="00565AA2" w:rsidRPr="00D77050">
        <w:rPr>
          <w:sz w:val="28"/>
          <w:szCs w:val="28"/>
          <w:lang w:val="kk-KZ"/>
        </w:rPr>
        <w:t>қыту</w:t>
      </w:r>
      <w:r w:rsidR="00FA2806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міндеттері:</w:t>
      </w:r>
    </w:p>
    <w:p w:rsidR="0036047A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1)</w:t>
      </w:r>
      <w:r w:rsidR="00FA2806" w:rsidRPr="00D77050">
        <w:rPr>
          <w:sz w:val="28"/>
          <w:szCs w:val="28"/>
          <w:lang w:val="kk-KZ"/>
        </w:rPr>
        <w:t xml:space="preserve"> </w:t>
      </w:r>
      <w:r w:rsidR="006510B9" w:rsidRPr="00D77050">
        <w:rPr>
          <w:sz w:val="28"/>
          <w:szCs w:val="28"/>
          <w:lang w:val="kk-KZ"/>
        </w:rPr>
        <w:t>практикаға бағытталған білім, түсінік, химия ғылымының теориялары мен заңдарын игеру</w:t>
      </w:r>
      <w:r w:rsidRPr="00D77050">
        <w:rPr>
          <w:sz w:val="28"/>
          <w:szCs w:val="28"/>
          <w:lang w:val="kk-KZ"/>
        </w:rPr>
        <w:t>;</w:t>
      </w:r>
    </w:p>
    <w:p w:rsidR="0036047A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2) </w:t>
      </w:r>
      <w:r w:rsidR="00565AA2" w:rsidRPr="00D77050">
        <w:rPr>
          <w:sz w:val="28"/>
          <w:szCs w:val="28"/>
          <w:lang w:val="kk-KZ"/>
        </w:rPr>
        <w:t>күнделікті өмірде, химиялық лаборатория мен өндірісте, табиғатта болатын химиялық құбылыстарды бақылау және оларды түсіндіруді игеру;</w:t>
      </w:r>
    </w:p>
    <w:p w:rsidR="0036047A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3) </w:t>
      </w:r>
      <w:r w:rsidR="00565AA2" w:rsidRPr="00D77050">
        <w:rPr>
          <w:sz w:val="28"/>
          <w:szCs w:val="28"/>
          <w:lang w:val="kk-KZ"/>
        </w:rPr>
        <w:t>қауіпсіздік техникасын сақтай отырып, заттар мен лабораториялық құралдарды қолданып, химиялық тәжірибелерді жасау мен түсіндіру дағдысын жетілдіру;</w:t>
      </w:r>
    </w:p>
    <w:p w:rsidR="0036047A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4) </w:t>
      </w:r>
      <w:r w:rsidR="00565AA2" w:rsidRPr="00D77050">
        <w:rPr>
          <w:sz w:val="28"/>
          <w:szCs w:val="28"/>
          <w:lang w:val="kk-KZ"/>
        </w:rPr>
        <w:t>эксперименттік жұмысты жүргізу барысында және өз бетінше алған білімді күнделікті өмірде қолдану мақсатында танымдық және зияткерлік қабілетін дамыту;</w:t>
      </w:r>
    </w:p>
    <w:p w:rsidR="0036047A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5) </w:t>
      </w:r>
      <w:r w:rsidR="00565AA2" w:rsidRPr="00D77050">
        <w:rPr>
          <w:sz w:val="28"/>
          <w:szCs w:val="28"/>
          <w:lang w:val="kk-KZ"/>
        </w:rPr>
        <w:t>химияға жаратылыстану мен жалпы адамзат мәдениетінің негізгі құрамдас бөлігі ретінде көзқарасын дамыту;</w:t>
      </w:r>
    </w:p>
    <w:p w:rsidR="0036047A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6)</w:t>
      </w:r>
      <w:r w:rsidR="000F7BD8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адамзат алдында тұрған проблемаларды шешуде химияның қоғамдық мәні мен гуманистік бағыттылығын дамыту;</w:t>
      </w:r>
    </w:p>
    <w:p w:rsidR="00565AA2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7) </w:t>
      </w:r>
      <w:r w:rsidR="00565AA2" w:rsidRPr="00D77050">
        <w:rPr>
          <w:sz w:val="28"/>
          <w:szCs w:val="28"/>
          <w:lang w:val="kk-KZ"/>
        </w:rPr>
        <w:t>оқушының химиядан алған білімі мен біліктілігін заттар мен материалдарды тұрмыста, ауыл шаруашылығында және өндірісте қауіпсіз пайдалануға, адам денсаулығы мен қоршаған ортаға кері әсерін тигізетін құбылыстардың алдын алуға қолдану.</w:t>
      </w:r>
    </w:p>
    <w:p w:rsidR="004A243A" w:rsidRPr="00D77050" w:rsidRDefault="0036047A" w:rsidP="00042876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4. «Химия» пәні бойынша оқу жүктемесінің көлемі:</w:t>
      </w:r>
    </w:p>
    <w:p w:rsidR="004A243A" w:rsidRPr="00D77050" w:rsidRDefault="006B6C6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>10</w:t>
      </w:r>
      <w:r w:rsidR="008B6FC0" w:rsidRPr="00D77050">
        <w:rPr>
          <w:sz w:val="28"/>
          <w:szCs w:val="28"/>
          <w:lang w:val="kk-KZ"/>
        </w:rPr>
        <w:t>-</w:t>
      </w:r>
      <w:r w:rsidRPr="00D77050">
        <w:rPr>
          <w:sz w:val="28"/>
          <w:szCs w:val="28"/>
          <w:lang w:val="kk-KZ"/>
        </w:rPr>
        <w:t>сыныпта</w:t>
      </w:r>
      <w:r w:rsidR="000F7BD8" w:rsidRPr="00D77050">
        <w:rPr>
          <w:sz w:val="28"/>
          <w:szCs w:val="28"/>
          <w:lang w:val="kk-KZ"/>
        </w:rPr>
        <w:t xml:space="preserve"> </w:t>
      </w:r>
      <w:r w:rsidR="007A1A95" w:rsidRPr="00D77050">
        <w:rPr>
          <w:sz w:val="28"/>
          <w:szCs w:val="28"/>
          <w:lang w:val="kk-KZ"/>
        </w:rPr>
        <w:t xml:space="preserve">оқу жылына </w:t>
      </w:r>
      <w:r w:rsidR="008B6FC0" w:rsidRPr="00D77050">
        <w:rPr>
          <w:sz w:val="28"/>
          <w:szCs w:val="28"/>
          <w:lang w:val="kk-KZ"/>
        </w:rPr>
        <w:t xml:space="preserve">68 </w:t>
      </w:r>
      <w:r w:rsidR="007A1A95" w:rsidRPr="00D77050">
        <w:rPr>
          <w:sz w:val="28"/>
          <w:szCs w:val="28"/>
          <w:lang w:val="kk-KZ"/>
        </w:rPr>
        <w:t>сағат</w:t>
      </w:r>
      <w:r w:rsidR="004E2AA5" w:rsidRPr="00D77050">
        <w:rPr>
          <w:sz w:val="28"/>
          <w:szCs w:val="28"/>
          <w:lang w:val="kk-KZ"/>
        </w:rPr>
        <w:t>,</w:t>
      </w:r>
      <w:r w:rsidR="007A1A95" w:rsidRPr="00D77050">
        <w:rPr>
          <w:sz w:val="28"/>
          <w:szCs w:val="28"/>
          <w:lang w:val="kk-KZ"/>
        </w:rPr>
        <w:t xml:space="preserve"> </w:t>
      </w:r>
      <w:r w:rsidR="000F7BD8" w:rsidRPr="00D77050">
        <w:rPr>
          <w:sz w:val="28"/>
          <w:szCs w:val="28"/>
          <w:lang w:val="kk-KZ"/>
        </w:rPr>
        <w:t xml:space="preserve">аптасына </w:t>
      </w:r>
      <w:r w:rsidR="008B6FC0" w:rsidRPr="00D77050">
        <w:rPr>
          <w:sz w:val="28"/>
          <w:szCs w:val="28"/>
          <w:lang w:val="kk-KZ"/>
        </w:rPr>
        <w:t xml:space="preserve">2 </w:t>
      </w:r>
      <w:r w:rsidR="004E2AA5" w:rsidRPr="00D77050">
        <w:rPr>
          <w:sz w:val="28"/>
          <w:szCs w:val="28"/>
          <w:lang w:val="kk-KZ"/>
        </w:rPr>
        <w:t>сағат</w:t>
      </w:r>
      <w:r w:rsidR="0036047A" w:rsidRPr="00D77050">
        <w:rPr>
          <w:sz w:val="28"/>
          <w:szCs w:val="28"/>
          <w:lang w:val="kk-KZ"/>
        </w:rPr>
        <w:t>тан</w:t>
      </w:r>
      <w:r w:rsidR="004A243A" w:rsidRPr="00D77050">
        <w:rPr>
          <w:sz w:val="28"/>
          <w:szCs w:val="28"/>
          <w:lang w:val="kk-KZ"/>
        </w:rPr>
        <w:t>;</w:t>
      </w:r>
    </w:p>
    <w:p w:rsidR="004A243A" w:rsidRPr="00D77050" w:rsidRDefault="008B6FC0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11-</w:t>
      </w:r>
      <w:r w:rsidR="004A243A" w:rsidRPr="00D77050">
        <w:rPr>
          <w:sz w:val="28"/>
          <w:szCs w:val="28"/>
          <w:lang w:val="kk-KZ"/>
        </w:rPr>
        <w:t xml:space="preserve">сыныпта </w:t>
      </w:r>
      <w:r w:rsidR="004E2AA5" w:rsidRPr="00D77050">
        <w:rPr>
          <w:sz w:val="28"/>
          <w:szCs w:val="28"/>
          <w:lang w:val="kk-KZ"/>
        </w:rPr>
        <w:t xml:space="preserve">оқу жылына </w:t>
      </w:r>
      <w:r w:rsidRPr="00D77050">
        <w:rPr>
          <w:sz w:val="28"/>
          <w:szCs w:val="28"/>
          <w:lang w:val="kk-KZ"/>
        </w:rPr>
        <w:t>68</w:t>
      </w:r>
      <w:r w:rsidR="007A1A95" w:rsidRPr="00D77050">
        <w:rPr>
          <w:sz w:val="28"/>
          <w:szCs w:val="28"/>
          <w:lang w:val="kk-KZ"/>
        </w:rPr>
        <w:t xml:space="preserve"> сағат</w:t>
      </w:r>
      <w:r w:rsidRPr="00D77050">
        <w:rPr>
          <w:sz w:val="28"/>
          <w:szCs w:val="28"/>
          <w:lang w:val="kk-KZ"/>
        </w:rPr>
        <w:t>,</w:t>
      </w:r>
      <w:r w:rsidR="007A1A95" w:rsidRPr="00D77050">
        <w:rPr>
          <w:sz w:val="28"/>
          <w:szCs w:val="28"/>
          <w:lang w:val="kk-KZ"/>
        </w:rPr>
        <w:t xml:space="preserve"> </w:t>
      </w:r>
      <w:r w:rsidR="0036047A" w:rsidRPr="00D77050">
        <w:rPr>
          <w:sz w:val="28"/>
          <w:szCs w:val="28"/>
          <w:lang w:val="kk-KZ"/>
        </w:rPr>
        <w:t>аптасына 2 сағаттан.</w:t>
      </w:r>
    </w:p>
    <w:p w:rsidR="0036047A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5. Химияны </w:t>
      </w:r>
      <w:r w:rsidR="007842FF" w:rsidRPr="00D77050">
        <w:rPr>
          <w:sz w:val="28"/>
          <w:szCs w:val="28"/>
          <w:lang w:val="kk-KZ"/>
        </w:rPr>
        <w:t xml:space="preserve">оқыту үдерісінде </w:t>
      </w:r>
      <w:r w:rsidR="007842FF" w:rsidRPr="00D77050">
        <w:rPr>
          <w:spacing w:val="4"/>
          <w:sz w:val="28"/>
          <w:szCs w:val="28"/>
          <w:lang w:val="kk-KZ"/>
        </w:rPr>
        <w:t>оқу пәндерімен пәнаралық байланыстар жүзеге асырылады</w:t>
      </w:r>
      <w:r w:rsidRPr="00D77050">
        <w:rPr>
          <w:sz w:val="28"/>
          <w:szCs w:val="28"/>
          <w:lang w:val="kk-KZ"/>
        </w:rPr>
        <w:t>.</w:t>
      </w:r>
    </w:p>
    <w:p w:rsidR="000E22B8" w:rsidRPr="00D77050" w:rsidRDefault="0036047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6. </w:t>
      </w:r>
      <w:r w:rsidR="007842FF" w:rsidRPr="00D77050">
        <w:rPr>
          <w:sz w:val="28"/>
          <w:szCs w:val="28"/>
          <w:lang w:val="kk-KZ"/>
        </w:rPr>
        <w:t>«Биология» пәнімен</w:t>
      </w:r>
      <w:r w:rsidRPr="00D77050">
        <w:rPr>
          <w:sz w:val="28"/>
          <w:szCs w:val="28"/>
          <w:lang w:val="kk-KZ"/>
        </w:rPr>
        <w:t>: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1) </w:t>
      </w:r>
      <w:r w:rsidR="000F7BD8" w:rsidRPr="00D77050">
        <w:rPr>
          <w:sz w:val="28"/>
          <w:szCs w:val="28"/>
          <w:lang w:val="kk-KZ"/>
        </w:rPr>
        <w:t>микро, макроэлементтердің (металл және бейметалл) биологиялық маңызы;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2) </w:t>
      </w:r>
      <w:r w:rsidR="000F7BD8" w:rsidRPr="00D77050">
        <w:rPr>
          <w:sz w:val="28"/>
          <w:szCs w:val="28"/>
          <w:lang w:val="kk-KZ"/>
        </w:rPr>
        <w:t>көмірсу, май, белок, амин қышқылдарының биологиялық және қоректік маңызы;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3) </w:t>
      </w:r>
      <w:r w:rsidR="000F7BD8" w:rsidRPr="00D77050">
        <w:rPr>
          <w:sz w:val="28"/>
          <w:szCs w:val="28"/>
          <w:lang w:val="kk-KZ"/>
        </w:rPr>
        <w:t>гендер, тұқымқуалаушылық, ДНҚ мен РНҚ маңызы, гендік инженерия туралы түсінік;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4) </w:t>
      </w:r>
      <w:r w:rsidR="000F7BD8" w:rsidRPr="00D77050">
        <w:rPr>
          <w:sz w:val="28"/>
          <w:szCs w:val="28"/>
          <w:lang w:val="kk-KZ"/>
        </w:rPr>
        <w:t>тірі ағзалардың химиялық құрамы;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5)</w:t>
      </w:r>
      <w:r w:rsidR="000F7BD8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медицина, экология саласындағы биотехнология, биохимия жаңалықтары;</w:t>
      </w:r>
    </w:p>
    <w:p w:rsidR="00565AA2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6) </w:t>
      </w:r>
      <w:r w:rsidR="00565AA2" w:rsidRPr="00D77050">
        <w:rPr>
          <w:sz w:val="28"/>
          <w:szCs w:val="28"/>
          <w:lang w:val="kk-KZ"/>
        </w:rPr>
        <w:t>әртүрлі заттарды тұрмыста қолданудың экологиялық қауіпсіздігі.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7. </w:t>
      </w:r>
      <w:r w:rsidR="006D0E5F" w:rsidRPr="00D77050">
        <w:rPr>
          <w:sz w:val="28"/>
          <w:szCs w:val="28"/>
          <w:lang w:val="kk-KZ"/>
        </w:rPr>
        <w:t>«Г</w:t>
      </w:r>
      <w:r w:rsidRPr="00D77050">
        <w:rPr>
          <w:sz w:val="28"/>
          <w:szCs w:val="28"/>
          <w:lang w:val="kk-KZ"/>
        </w:rPr>
        <w:t>еография</w:t>
      </w:r>
      <w:r w:rsidR="006D0E5F" w:rsidRPr="00D77050">
        <w:rPr>
          <w:sz w:val="28"/>
          <w:szCs w:val="28"/>
          <w:lang w:val="kk-KZ"/>
        </w:rPr>
        <w:t>» пәнімен: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1) </w:t>
      </w:r>
      <w:r w:rsidR="00565AA2" w:rsidRPr="00D77050">
        <w:rPr>
          <w:sz w:val="28"/>
          <w:szCs w:val="28"/>
          <w:lang w:val="kk-KZ"/>
        </w:rPr>
        <w:t>пайдалы қазбалардың, көмір, мұнай және табиғи газдың кен орындары;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2) </w:t>
      </w:r>
      <w:r w:rsidR="00565AA2" w:rsidRPr="00D77050">
        <w:rPr>
          <w:sz w:val="28"/>
          <w:szCs w:val="28"/>
          <w:lang w:val="kk-KZ"/>
        </w:rPr>
        <w:t>Қазақстандағы табиғи шикізат ресурстары және негізгі металлургиялық, химиялық және өңдеуші өндірістер, олардың еліміздің әлеуметтік-экономикалық дамуындағы маңызы;</w:t>
      </w:r>
    </w:p>
    <w:p w:rsidR="00565AA2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3) </w:t>
      </w:r>
      <w:r w:rsidR="00565AA2" w:rsidRPr="00D77050">
        <w:rPr>
          <w:sz w:val="28"/>
          <w:szCs w:val="28"/>
          <w:lang w:val="kk-KZ"/>
        </w:rPr>
        <w:t>минералды ресурстарды тиімді пайдалану.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8. </w:t>
      </w:r>
      <w:r w:rsidR="006D0E5F" w:rsidRPr="00D77050">
        <w:rPr>
          <w:sz w:val="28"/>
          <w:szCs w:val="28"/>
          <w:lang w:val="kk-KZ"/>
        </w:rPr>
        <w:t>«А</w:t>
      </w:r>
      <w:r w:rsidRPr="00D77050">
        <w:rPr>
          <w:sz w:val="28"/>
          <w:szCs w:val="28"/>
          <w:lang w:val="kk-KZ"/>
        </w:rPr>
        <w:t>лгебра</w:t>
      </w:r>
      <w:r w:rsidR="006D0E5F" w:rsidRPr="00D77050">
        <w:rPr>
          <w:sz w:val="28"/>
          <w:szCs w:val="28"/>
          <w:lang w:val="kk-KZ"/>
        </w:rPr>
        <w:t xml:space="preserve">» және «Геометрия» </w:t>
      </w:r>
      <w:r w:rsidRPr="00D77050">
        <w:rPr>
          <w:sz w:val="28"/>
          <w:szCs w:val="28"/>
          <w:lang w:val="kk-KZ"/>
        </w:rPr>
        <w:t xml:space="preserve"> </w:t>
      </w:r>
      <w:r w:rsidR="00C55222">
        <w:rPr>
          <w:sz w:val="28"/>
          <w:szCs w:val="28"/>
          <w:lang w:val="kk-KZ"/>
        </w:rPr>
        <w:t>пән</w:t>
      </w:r>
      <w:r w:rsidR="006D0E5F" w:rsidRPr="00D77050">
        <w:rPr>
          <w:sz w:val="28"/>
          <w:szCs w:val="28"/>
          <w:lang w:val="kk-KZ"/>
        </w:rPr>
        <w:t>дерімен: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1) </w:t>
      </w:r>
      <w:r w:rsidR="00D22BCE" w:rsidRPr="00D77050">
        <w:rPr>
          <w:sz w:val="28"/>
          <w:szCs w:val="28"/>
          <w:lang w:val="kk-KZ"/>
        </w:rPr>
        <w:t>химиялық реакция теңдеулері бойынша есептеулерде формулаларды қолдану;</w:t>
      </w:r>
    </w:p>
    <w:p w:rsidR="00565AA2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2) </w:t>
      </w:r>
      <w:r w:rsidR="00565AA2" w:rsidRPr="00D77050">
        <w:rPr>
          <w:sz w:val="28"/>
          <w:szCs w:val="28"/>
          <w:lang w:val="kk-KZ"/>
        </w:rPr>
        <w:t>электрондық бұлттың кеңістіктегі құрыл</w:t>
      </w:r>
      <w:r w:rsidRPr="00D77050">
        <w:rPr>
          <w:sz w:val="28"/>
          <w:szCs w:val="28"/>
          <w:lang w:val="kk-KZ"/>
        </w:rPr>
        <w:t>ысы мен молекулалар геометриясы.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9. </w:t>
      </w:r>
      <w:r w:rsidR="006D0E5F" w:rsidRPr="00D77050">
        <w:rPr>
          <w:sz w:val="28"/>
          <w:szCs w:val="28"/>
          <w:lang w:val="kk-KZ"/>
        </w:rPr>
        <w:t>«Ф</w:t>
      </w:r>
      <w:r w:rsidRPr="00D77050">
        <w:rPr>
          <w:sz w:val="28"/>
          <w:szCs w:val="28"/>
          <w:lang w:val="kk-KZ"/>
        </w:rPr>
        <w:t>изика</w:t>
      </w:r>
      <w:r w:rsidR="006D0E5F" w:rsidRPr="00D77050">
        <w:rPr>
          <w:sz w:val="28"/>
          <w:szCs w:val="28"/>
          <w:lang w:val="kk-KZ"/>
        </w:rPr>
        <w:t>» пәнімен: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1) </w:t>
      </w:r>
      <w:r w:rsidR="00565AA2" w:rsidRPr="00D77050">
        <w:rPr>
          <w:sz w:val="28"/>
          <w:szCs w:val="28"/>
          <w:lang w:val="kk-KZ"/>
        </w:rPr>
        <w:t>атомның, ядроның құрамы мен құрылысы, изотоптар, ради</w:t>
      </w:r>
      <w:r w:rsidR="00D22BCE" w:rsidRPr="00D77050">
        <w:rPr>
          <w:sz w:val="28"/>
          <w:szCs w:val="28"/>
          <w:lang w:val="kk-KZ"/>
        </w:rPr>
        <w:t>о</w:t>
      </w:r>
      <w:r w:rsidR="00565AA2" w:rsidRPr="00D77050">
        <w:rPr>
          <w:sz w:val="28"/>
          <w:szCs w:val="28"/>
          <w:lang w:val="kk-KZ"/>
        </w:rPr>
        <w:t>активтілік, ядролық реакциялар;</w:t>
      </w:r>
      <w:r w:rsidR="00D22BCE" w:rsidRPr="00D77050">
        <w:rPr>
          <w:sz w:val="28"/>
          <w:szCs w:val="28"/>
          <w:lang w:val="kk-KZ"/>
        </w:rPr>
        <w:t xml:space="preserve"> заттардың агрегаттық күйі, кристалдық торлар, газ заңдары;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2) </w:t>
      </w:r>
      <w:r w:rsidR="00D22BCE" w:rsidRPr="00D77050">
        <w:rPr>
          <w:sz w:val="28"/>
          <w:szCs w:val="28"/>
          <w:lang w:val="kk-KZ"/>
        </w:rPr>
        <w:t xml:space="preserve">тұздар балқымасы мен ертінділерінің </w:t>
      </w:r>
      <w:r w:rsidR="00565AA2" w:rsidRPr="00D77050">
        <w:rPr>
          <w:sz w:val="28"/>
          <w:szCs w:val="28"/>
          <w:lang w:val="kk-KZ"/>
        </w:rPr>
        <w:t>электролиз</w:t>
      </w:r>
      <w:r w:rsidR="00D22BCE" w:rsidRPr="00D77050">
        <w:rPr>
          <w:sz w:val="28"/>
          <w:szCs w:val="28"/>
          <w:lang w:val="kk-KZ"/>
        </w:rPr>
        <w:t>і</w:t>
      </w:r>
      <w:r w:rsidR="00565AA2" w:rsidRPr="00D77050">
        <w:rPr>
          <w:sz w:val="28"/>
          <w:szCs w:val="28"/>
          <w:lang w:val="kk-KZ"/>
        </w:rPr>
        <w:t xml:space="preserve">, </w:t>
      </w:r>
      <w:r w:rsidR="00D22BCE" w:rsidRPr="00D77050">
        <w:rPr>
          <w:sz w:val="28"/>
          <w:szCs w:val="28"/>
          <w:lang w:val="kk-KZ"/>
        </w:rPr>
        <w:t xml:space="preserve">Фарадейдың </w:t>
      </w:r>
      <w:r w:rsidR="00565AA2" w:rsidRPr="00D77050">
        <w:rPr>
          <w:sz w:val="28"/>
          <w:szCs w:val="28"/>
          <w:lang w:val="kk-KZ"/>
        </w:rPr>
        <w:t>электролиз заңы;</w:t>
      </w:r>
    </w:p>
    <w:p w:rsidR="00565AA2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3) </w:t>
      </w:r>
      <w:r w:rsidR="00565AA2" w:rsidRPr="00D77050">
        <w:rPr>
          <w:sz w:val="28"/>
          <w:szCs w:val="28"/>
          <w:lang w:val="kk-KZ"/>
        </w:rPr>
        <w:t>баламалы энергия көздері, Қазақстанның энергетикалық потенциалы.</w:t>
      </w:r>
    </w:p>
    <w:p w:rsidR="006D0E5F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10. </w:t>
      </w:r>
      <w:r w:rsidR="006D0E5F" w:rsidRPr="00D77050">
        <w:rPr>
          <w:sz w:val="28"/>
          <w:szCs w:val="28"/>
          <w:lang w:val="kk-KZ"/>
        </w:rPr>
        <w:t>«Информатика» пәнімен:</w:t>
      </w:r>
    </w:p>
    <w:p w:rsidR="000E22B8" w:rsidRPr="00D77050" w:rsidRDefault="006D0E5F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0E22B8" w:rsidRPr="00D77050">
        <w:rPr>
          <w:sz w:val="28"/>
          <w:szCs w:val="28"/>
          <w:lang w:val="kk-KZ"/>
        </w:rPr>
        <w:t xml:space="preserve">1) </w:t>
      </w:r>
      <w:r w:rsidR="00565AA2" w:rsidRPr="00D77050">
        <w:rPr>
          <w:sz w:val="28"/>
          <w:szCs w:val="28"/>
          <w:lang w:val="kk-KZ"/>
        </w:rPr>
        <w:t>электрондық оқулықтар, әдістемелер, виртуалды лабораториялар;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2) </w:t>
      </w:r>
      <w:r w:rsidR="00565AA2" w:rsidRPr="00D77050">
        <w:rPr>
          <w:sz w:val="28"/>
          <w:szCs w:val="28"/>
          <w:lang w:val="kk-KZ"/>
        </w:rPr>
        <w:t>компьютерлік бағдарламаларды қолданып, презентация, жобаларды жасау;</w:t>
      </w:r>
    </w:p>
    <w:p w:rsidR="00565AA2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3) </w:t>
      </w:r>
      <w:r w:rsidR="00565AA2" w:rsidRPr="00D77050">
        <w:rPr>
          <w:sz w:val="28"/>
          <w:szCs w:val="28"/>
          <w:lang w:val="kk-KZ"/>
        </w:rPr>
        <w:t>Интернеттен қосымша материалдар іздеу.</w:t>
      </w:r>
    </w:p>
    <w:p w:rsidR="00C55222" w:rsidRDefault="00C55222" w:rsidP="00042876">
      <w:pPr>
        <w:tabs>
          <w:tab w:val="left" w:pos="993"/>
          <w:tab w:val="left" w:pos="3637"/>
        </w:tabs>
        <w:ind w:firstLine="709"/>
        <w:jc w:val="center"/>
        <w:rPr>
          <w:b/>
          <w:sz w:val="28"/>
          <w:szCs w:val="28"/>
          <w:lang w:val="kk-KZ"/>
        </w:rPr>
      </w:pPr>
    </w:p>
    <w:p w:rsidR="0080289D" w:rsidRDefault="0080289D" w:rsidP="00042876">
      <w:pPr>
        <w:tabs>
          <w:tab w:val="left" w:pos="993"/>
          <w:tab w:val="left" w:pos="3637"/>
        </w:tabs>
        <w:ind w:firstLine="709"/>
        <w:jc w:val="center"/>
        <w:rPr>
          <w:b/>
          <w:sz w:val="28"/>
          <w:szCs w:val="28"/>
          <w:lang w:val="kk-KZ"/>
        </w:rPr>
      </w:pPr>
    </w:p>
    <w:p w:rsidR="0080289D" w:rsidRDefault="0080289D" w:rsidP="00042876">
      <w:pPr>
        <w:tabs>
          <w:tab w:val="left" w:pos="993"/>
          <w:tab w:val="left" w:pos="3637"/>
        </w:tabs>
        <w:ind w:firstLine="709"/>
        <w:jc w:val="center"/>
        <w:rPr>
          <w:b/>
          <w:sz w:val="28"/>
          <w:szCs w:val="28"/>
          <w:lang w:val="kk-KZ"/>
        </w:rPr>
      </w:pPr>
    </w:p>
    <w:p w:rsidR="0080289D" w:rsidRDefault="0080289D" w:rsidP="00042876">
      <w:pPr>
        <w:tabs>
          <w:tab w:val="left" w:pos="993"/>
          <w:tab w:val="left" w:pos="3637"/>
        </w:tabs>
        <w:ind w:firstLine="709"/>
        <w:jc w:val="center"/>
        <w:rPr>
          <w:b/>
          <w:sz w:val="28"/>
          <w:szCs w:val="28"/>
          <w:lang w:val="kk-KZ"/>
        </w:rPr>
      </w:pPr>
    </w:p>
    <w:p w:rsidR="00C55222" w:rsidRDefault="00C55222" w:rsidP="00042876">
      <w:pPr>
        <w:tabs>
          <w:tab w:val="left" w:pos="993"/>
          <w:tab w:val="left" w:pos="3637"/>
        </w:tabs>
        <w:ind w:firstLine="709"/>
        <w:jc w:val="center"/>
        <w:rPr>
          <w:b/>
          <w:sz w:val="28"/>
          <w:szCs w:val="28"/>
          <w:lang w:val="kk-KZ"/>
        </w:rPr>
      </w:pPr>
    </w:p>
    <w:p w:rsidR="000E22B8" w:rsidRPr="00D77050" w:rsidRDefault="00840DBB" w:rsidP="00042876">
      <w:pPr>
        <w:tabs>
          <w:tab w:val="left" w:pos="993"/>
          <w:tab w:val="left" w:pos="3637"/>
        </w:tabs>
        <w:ind w:firstLine="709"/>
        <w:jc w:val="center"/>
        <w:rPr>
          <w:b/>
          <w:sz w:val="28"/>
          <w:szCs w:val="28"/>
          <w:lang w:val="kk-KZ"/>
        </w:rPr>
      </w:pPr>
      <w:r w:rsidRPr="00D77050">
        <w:rPr>
          <w:b/>
          <w:sz w:val="28"/>
          <w:szCs w:val="28"/>
          <w:lang w:val="kk-KZ"/>
        </w:rPr>
        <w:t xml:space="preserve">2. </w:t>
      </w:r>
      <w:r w:rsidR="006D0E5F" w:rsidRPr="00D77050">
        <w:rPr>
          <w:b/>
          <w:sz w:val="28"/>
          <w:szCs w:val="28"/>
          <w:lang w:val="kk-KZ"/>
        </w:rPr>
        <w:t xml:space="preserve">10 сынып </w:t>
      </w:r>
      <w:r w:rsidRPr="00D77050">
        <w:rPr>
          <w:b/>
          <w:sz w:val="28"/>
          <w:szCs w:val="28"/>
          <w:lang w:val="kk-KZ"/>
        </w:rPr>
        <w:t>оқу пәнінің базалық мазмұны</w:t>
      </w:r>
    </w:p>
    <w:p w:rsidR="000E22B8" w:rsidRPr="00D77050" w:rsidRDefault="000E22B8" w:rsidP="00042876">
      <w:pPr>
        <w:tabs>
          <w:tab w:val="left" w:pos="993"/>
          <w:tab w:val="left" w:pos="3637"/>
        </w:tabs>
        <w:ind w:firstLine="709"/>
        <w:jc w:val="center"/>
        <w:rPr>
          <w:b/>
          <w:sz w:val="28"/>
          <w:szCs w:val="28"/>
          <w:lang w:val="kk-KZ"/>
        </w:rPr>
      </w:pPr>
    </w:p>
    <w:p w:rsidR="00565AA2" w:rsidRPr="00D77050" w:rsidRDefault="000E22B8" w:rsidP="00042876">
      <w:pPr>
        <w:tabs>
          <w:tab w:val="left" w:pos="993"/>
          <w:tab w:val="left" w:pos="3637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</w:t>
      </w:r>
      <w:r w:rsidR="006D0E5F" w:rsidRPr="00D77050">
        <w:rPr>
          <w:sz w:val="28"/>
          <w:szCs w:val="28"/>
          <w:lang w:val="kk-KZ"/>
        </w:rPr>
        <w:t>1</w:t>
      </w:r>
      <w:r w:rsidRPr="00D77050">
        <w:rPr>
          <w:sz w:val="28"/>
          <w:szCs w:val="28"/>
          <w:lang w:val="kk-KZ"/>
        </w:rPr>
        <w:t xml:space="preserve">. </w:t>
      </w:r>
      <w:r w:rsidR="00565AA2" w:rsidRPr="00D77050">
        <w:rPr>
          <w:sz w:val="28"/>
          <w:szCs w:val="28"/>
          <w:lang w:val="kk-KZ"/>
        </w:rPr>
        <w:t>Атом құрылысы тұрғысынан периодтық заң және химиялық элементтердің периодтық жүйесі (10 сағат)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>том құрылысының заманауи те</w:t>
      </w:r>
      <w:r w:rsidRPr="00D77050">
        <w:rPr>
          <w:sz w:val="28"/>
          <w:szCs w:val="28"/>
          <w:lang w:val="kk-KZ"/>
        </w:rPr>
        <w:t>ориясы, а</w:t>
      </w:r>
      <w:r w:rsidR="00565AA2" w:rsidRPr="00D77050">
        <w:rPr>
          <w:sz w:val="28"/>
          <w:szCs w:val="28"/>
          <w:lang w:val="kk-KZ"/>
        </w:rPr>
        <w:t>томдағы э</w:t>
      </w:r>
      <w:r w:rsidRPr="00D77050">
        <w:rPr>
          <w:sz w:val="28"/>
          <w:szCs w:val="28"/>
          <w:lang w:val="kk-KZ"/>
        </w:rPr>
        <w:t>лектрондар күйі мен қозғалысы, квант сандары, П</w:t>
      </w:r>
      <w:r w:rsidR="00565AA2" w:rsidRPr="00D77050">
        <w:rPr>
          <w:sz w:val="28"/>
          <w:szCs w:val="28"/>
          <w:lang w:val="kk-KZ"/>
        </w:rPr>
        <w:t>аули принципі, Гунд е</w:t>
      </w:r>
      <w:r w:rsidRPr="00D77050">
        <w:rPr>
          <w:sz w:val="28"/>
          <w:szCs w:val="28"/>
          <w:lang w:val="kk-KZ"/>
        </w:rPr>
        <w:t>режесі, Клечковский ережелері, изотоптар;</w:t>
      </w:r>
    </w:p>
    <w:p w:rsidR="00270092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>том құрылысы теориясы тұрғысынан периодтық заң және химиялық э</w:t>
      </w:r>
      <w:r w:rsidRPr="00D77050">
        <w:rPr>
          <w:sz w:val="28"/>
          <w:szCs w:val="28"/>
          <w:lang w:val="kk-KZ"/>
        </w:rPr>
        <w:t>лементтердің периодтық жүйесі, х</w:t>
      </w:r>
      <w:r w:rsidR="00565AA2" w:rsidRPr="00D77050">
        <w:rPr>
          <w:sz w:val="28"/>
          <w:szCs w:val="28"/>
          <w:lang w:val="kk-KZ"/>
        </w:rPr>
        <w:t>имиялық элемент</w:t>
      </w:r>
      <w:r w:rsidR="00270092" w:rsidRPr="00D77050">
        <w:rPr>
          <w:sz w:val="28"/>
          <w:szCs w:val="28"/>
          <w:lang w:val="kk-KZ"/>
        </w:rPr>
        <w:t>, оның жіктелуі ме</w:t>
      </w:r>
      <w:r w:rsidRPr="00D77050">
        <w:rPr>
          <w:sz w:val="28"/>
          <w:szCs w:val="28"/>
          <w:lang w:val="kk-KZ"/>
        </w:rPr>
        <w:t>н сипаттамасы, з</w:t>
      </w:r>
      <w:r w:rsidR="00270092" w:rsidRPr="00D77050">
        <w:rPr>
          <w:sz w:val="28"/>
          <w:szCs w:val="28"/>
          <w:lang w:val="kk-KZ"/>
        </w:rPr>
        <w:t>аттың құрылым бірліктері:</w:t>
      </w:r>
      <w:r w:rsidR="00565AA2" w:rsidRPr="00D77050">
        <w:rPr>
          <w:sz w:val="28"/>
          <w:szCs w:val="28"/>
          <w:lang w:val="kk-KZ"/>
        </w:rPr>
        <w:t xml:space="preserve"> атом, ион, моле</w:t>
      </w:r>
      <w:r w:rsidRPr="00D77050">
        <w:rPr>
          <w:sz w:val="28"/>
          <w:szCs w:val="28"/>
          <w:lang w:val="kk-KZ"/>
        </w:rPr>
        <w:t>кула және олардың сипаттамалары;</w:t>
      </w:r>
    </w:p>
    <w:p w:rsidR="00565AA2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</w:t>
      </w:r>
      <w:r w:rsidRPr="00D77050">
        <w:rPr>
          <w:sz w:val="28"/>
          <w:szCs w:val="28"/>
          <w:lang w:val="kk-KZ"/>
        </w:rPr>
        <w:t>қ элементтердің электртерістігі, х</w:t>
      </w:r>
      <w:r w:rsidR="00565AA2" w:rsidRPr="00D77050">
        <w:rPr>
          <w:sz w:val="28"/>
          <w:szCs w:val="28"/>
          <w:lang w:val="kk-KZ"/>
        </w:rPr>
        <w:t>имиялық элемент атомдарының радиоактивтілігі туралы түсінік</w:t>
      </w:r>
      <w:r w:rsidRPr="00D77050">
        <w:rPr>
          <w:sz w:val="28"/>
          <w:szCs w:val="28"/>
          <w:lang w:val="kk-KZ"/>
        </w:rPr>
        <w:t xml:space="preserve"> және радиоактивтіліктің маңызы, э</w:t>
      </w:r>
      <w:r w:rsidR="00565AA2" w:rsidRPr="00D77050">
        <w:rPr>
          <w:sz w:val="28"/>
          <w:szCs w:val="28"/>
          <w:lang w:val="kk-KZ"/>
        </w:rPr>
        <w:t>лементтердің валенттілігі мен ва</w:t>
      </w:r>
      <w:r w:rsidRPr="00D77050">
        <w:rPr>
          <w:sz w:val="28"/>
          <w:szCs w:val="28"/>
          <w:lang w:val="kk-KZ"/>
        </w:rPr>
        <w:t>ленттілік мүмкіндіктері, тотығу дәрежесі, н</w:t>
      </w:r>
      <w:r w:rsidR="00565AA2" w:rsidRPr="00D77050">
        <w:rPr>
          <w:sz w:val="28"/>
          <w:szCs w:val="28"/>
          <w:lang w:val="kk-KZ"/>
        </w:rPr>
        <w:t>егізгі топша элементтерінің қасие</w:t>
      </w:r>
      <w:r w:rsidRPr="00D77050">
        <w:rPr>
          <w:sz w:val="28"/>
          <w:szCs w:val="28"/>
          <w:lang w:val="kk-KZ"/>
        </w:rPr>
        <w:t>тінің өзгеруінің периодтылығы, м</w:t>
      </w:r>
      <w:r w:rsidR="00565AA2" w:rsidRPr="00D77050">
        <w:rPr>
          <w:sz w:val="28"/>
          <w:szCs w:val="28"/>
          <w:lang w:val="kk-KZ"/>
        </w:rPr>
        <w:t>еталдар мен бейметалдар, олардың жоғары оксидтері, гидроксидтері, сутекті қосылыстарының тотығу-тотықсыздану және қышқылдық-негіздік қасиеттерінің ө</w:t>
      </w:r>
      <w:r w:rsidRPr="00D77050">
        <w:rPr>
          <w:sz w:val="28"/>
          <w:szCs w:val="28"/>
          <w:lang w:val="kk-KZ"/>
        </w:rPr>
        <w:t>згеруінің периодтылығы;</w:t>
      </w:r>
    </w:p>
    <w:p w:rsidR="00F50D5B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ғ</w:t>
      </w:r>
      <w:r w:rsidR="00565AA2" w:rsidRPr="00D77050">
        <w:rPr>
          <w:sz w:val="28"/>
          <w:szCs w:val="28"/>
          <w:lang w:val="kk-KZ"/>
        </w:rPr>
        <w:t>ылым мен технологияның дамуында және қоршаған ортаның химиялық бейнесін т</w:t>
      </w:r>
      <w:r w:rsidRPr="00D77050">
        <w:rPr>
          <w:sz w:val="28"/>
          <w:szCs w:val="28"/>
          <w:lang w:val="kk-KZ"/>
        </w:rPr>
        <w:t>үсінуде периодтық заңның маңызы;</w:t>
      </w:r>
    </w:p>
    <w:p w:rsidR="000E22B8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андық есептер мен жаттығулар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0E22B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 xml:space="preserve">имиялық элементтер атомдарының </w:t>
      </w:r>
      <w:r w:rsidR="00375F36" w:rsidRPr="00D77050">
        <w:rPr>
          <w:sz w:val="28"/>
          <w:szCs w:val="28"/>
          <w:lang w:val="kk-KZ"/>
        </w:rPr>
        <w:t xml:space="preserve">валенттігі мен тотығу дәрежесін </w:t>
      </w:r>
      <w:r w:rsidR="00565AA2" w:rsidRPr="00D77050">
        <w:rPr>
          <w:sz w:val="28"/>
          <w:szCs w:val="28"/>
          <w:lang w:val="kk-KZ"/>
        </w:rPr>
        <w:t>олардың периодтық жүйедегі о</w:t>
      </w:r>
      <w:r w:rsidRPr="00D77050">
        <w:rPr>
          <w:sz w:val="28"/>
          <w:szCs w:val="28"/>
          <w:lang w:val="kk-KZ"/>
        </w:rPr>
        <w:t>рны бойынша анықтау;</w:t>
      </w:r>
    </w:p>
    <w:p w:rsidR="00565AA2" w:rsidRPr="00D77050" w:rsidRDefault="000E22B8" w:rsidP="00042876">
      <w:pPr>
        <w:tabs>
          <w:tab w:val="left" w:pos="567"/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имиялық эле</w:t>
      </w:r>
      <w:r w:rsidR="00813855" w:rsidRPr="00D77050">
        <w:rPr>
          <w:sz w:val="28"/>
          <w:szCs w:val="28"/>
          <w:lang w:val="kk-KZ"/>
        </w:rPr>
        <w:t>мент атомының құрылысын анықтау;</w:t>
      </w:r>
    </w:p>
    <w:p w:rsidR="00565AA2" w:rsidRPr="00D77050" w:rsidRDefault="00813855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э</w:t>
      </w:r>
      <w:r w:rsidR="00565AA2" w:rsidRPr="00D77050">
        <w:rPr>
          <w:sz w:val="28"/>
          <w:szCs w:val="28"/>
          <w:lang w:val="kk-KZ"/>
        </w:rPr>
        <w:t>лектрондардың энергиялық деңгей</w:t>
      </w:r>
      <w:r w:rsidRPr="00D77050">
        <w:rPr>
          <w:sz w:val="28"/>
          <w:szCs w:val="28"/>
          <w:lang w:val="kk-KZ"/>
        </w:rPr>
        <w:t>лер мен орбитальдарға орналасуы;</w:t>
      </w:r>
    </w:p>
    <w:p w:rsidR="00565AA2" w:rsidRPr="00D77050" w:rsidRDefault="00813855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имиялық элементті оның периодтық жүйедегі орны бойынша сипаттау</w:t>
      </w:r>
      <w:r w:rsidRPr="00D77050">
        <w:rPr>
          <w:sz w:val="28"/>
          <w:szCs w:val="28"/>
          <w:lang w:val="kk-KZ"/>
        </w:rPr>
        <w:t>;</w:t>
      </w:r>
    </w:p>
    <w:p w:rsidR="00565AA2" w:rsidRPr="00D77050" w:rsidRDefault="00813855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б</w:t>
      </w:r>
      <w:r w:rsidR="00565AA2" w:rsidRPr="00D77050">
        <w:rPr>
          <w:sz w:val="28"/>
          <w:szCs w:val="28"/>
          <w:lang w:val="kk-KZ"/>
        </w:rPr>
        <w:t>елгісіз элементті электрондық конфигурациясы немесе химиялық реакция теңдеуіндегі реагент пен өнімнің б</w:t>
      </w:r>
      <w:r w:rsidRPr="00D77050">
        <w:rPr>
          <w:sz w:val="28"/>
          <w:szCs w:val="28"/>
          <w:lang w:val="kk-KZ"/>
        </w:rPr>
        <w:t>ерілген массасы бойынша есептеу;</w:t>
      </w:r>
    </w:p>
    <w:p w:rsidR="00813855" w:rsidRPr="00D77050" w:rsidRDefault="00813855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қ</w:t>
      </w:r>
      <w:r w:rsidR="00270092" w:rsidRPr="00D77050">
        <w:rPr>
          <w:sz w:val="28"/>
          <w:szCs w:val="28"/>
          <w:lang w:val="kk-KZ"/>
        </w:rPr>
        <w:t>осылыс формуласын оның құрамындағы химиялық элемент атомының массалық үлесі бойынша анықтау</w:t>
      </w:r>
      <w:r w:rsidRPr="00D77050">
        <w:rPr>
          <w:sz w:val="28"/>
          <w:szCs w:val="28"/>
          <w:lang w:val="kk-KZ"/>
        </w:rPr>
        <w:t>;</w:t>
      </w:r>
    </w:p>
    <w:p w:rsidR="00565AA2" w:rsidRPr="00F77A97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F77A97">
        <w:rPr>
          <w:sz w:val="28"/>
          <w:szCs w:val="28"/>
          <w:lang w:val="kk-KZ"/>
        </w:rPr>
        <w:t>№1</w:t>
      </w:r>
      <w:r w:rsidR="00D5729A" w:rsidRPr="00F77A97">
        <w:rPr>
          <w:sz w:val="28"/>
          <w:szCs w:val="28"/>
          <w:lang w:val="kk-KZ"/>
        </w:rPr>
        <w:t>к</w:t>
      </w:r>
      <w:r w:rsidR="00274C42" w:rsidRPr="00F77A97">
        <w:rPr>
          <w:sz w:val="28"/>
          <w:szCs w:val="28"/>
          <w:lang w:val="kk-KZ"/>
        </w:rPr>
        <w:t>өрсетілімдер</w:t>
      </w:r>
      <w:r w:rsidR="00F50D5B" w:rsidRPr="00F77A97">
        <w:rPr>
          <w:sz w:val="28"/>
          <w:szCs w:val="28"/>
          <w:lang w:val="kk-KZ"/>
        </w:rPr>
        <w:t>:</w:t>
      </w:r>
    </w:p>
    <w:p w:rsidR="00565AA2" w:rsidRPr="00D77050" w:rsidRDefault="00565AA2" w:rsidP="00042876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Д.И.Менделеев жасаған химиялық эл</w:t>
      </w:r>
      <w:r w:rsidR="00375F36" w:rsidRPr="00D77050">
        <w:rPr>
          <w:sz w:val="28"/>
          <w:szCs w:val="28"/>
          <w:lang w:val="kk-KZ"/>
        </w:rPr>
        <w:t xml:space="preserve">ементтердің периодтық жүйесінің </w:t>
      </w:r>
      <w:r w:rsidR="00813855" w:rsidRPr="00D77050">
        <w:rPr>
          <w:sz w:val="28"/>
          <w:szCs w:val="28"/>
          <w:lang w:val="kk-KZ"/>
        </w:rPr>
        <w:t>кестесі;</w:t>
      </w:r>
    </w:p>
    <w:p w:rsidR="00565AA2" w:rsidRPr="00D77050" w:rsidRDefault="00813855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атом құрылысының модельдері;</w:t>
      </w:r>
    </w:p>
    <w:p w:rsidR="00565AA2" w:rsidRPr="00D77050" w:rsidRDefault="00813855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 xml:space="preserve">еталдар мен бейметалдар және </w:t>
      </w:r>
      <w:r w:rsidRPr="00D77050">
        <w:rPr>
          <w:sz w:val="28"/>
          <w:szCs w:val="28"/>
          <w:lang w:val="kk-KZ"/>
        </w:rPr>
        <w:t>олардың қосылыстарының үлгілері;</w:t>
      </w:r>
    </w:p>
    <w:p w:rsidR="00565AA2" w:rsidRPr="00D77050" w:rsidRDefault="00565AA2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ІІІ период элементтері оксидтерінің үлгілері, олардың сулы ері</w:t>
      </w:r>
      <w:r w:rsidR="00813855" w:rsidRPr="00D77050">
        <w:rPr>
          <w:sz w:val="28"/>
          <w:szCs w:val="28"/>
          <w:lang w:val="kk-KZ"/>
        </w:rPr>
        <w:t>тінділерін индикатормен тексеру;</w:t>
      </w:r>
    </w:p>
    <w:p w:rsidR="00813855" w:rsidRPr="00D77050" w:rsidRDefault="00813855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</w:t>
      </w:r>
      <w:r w:rsidR="00565AA2" w:rsidRPr="00D77050">
        <w:rPr>
          <w:sz w:val="28"/>
          <w:szCs w:val="28"/>
          <w:lang w:val="kk-KZ"/>
        </w:rPr>
        <w:t>иптік металдар, бейметалдар және амфотерлі элементтердің химиялық қасиеттерін салыстыру.</w:t>
      </w:r>
    </w:p>
    <w:p w:rsidR="00565AA2" w:rsidRPr="00D77050" w:rsidRDefault="00620C3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12. </w:t>
      </w:r>
      <w:r w:rsidR="00565AA2" w:rsidRPr="00D77050">
        <w:rPr>
          <w:sz w:val="28"/>
          <w:szCs w:val="28"/>
          <w:lang w:val="kk-KZ"/>
        </w:rPr>
        <w:t>Химиялық байланыс және зат құрылысы (8 сағат)</w:t>
      </w:r>
      <w:r w:rsidR="00813855" w:rsidRPr="00D77050">
        <w:rPr>
          <w:sz w:val="28"/>
          <w:szCs w:val="28"/>
          <w:lang w:val="kk-KZ"/>
        </w:rPr>
        <w:t>:</w:t>
      </w:r>
    </w:p>
    <w:p w:rsidR="00565AA2" w:rsidRPr="00D77050" w:rsidRDefault="00813855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>х</w:t>
      </w:r>
      <w:r w:rsidR="00565AA2" w:rsidRPr="00D77050">
        <w:rPr>
          <w:sz w:val="28"/>
          <w:szCs w:val="28"/>
          <w:lang w:val="kk-KZ"/>
        </w:rPr>
        <w:t>имиялық байланыс түрлерінің</w:t>
      </w:r>
      <w:r w:rsidRPr="00D77050">
        <w:rPr>
          <w:sz w:val="28"/>
          <w:szCs w:val="28"/>
          <w:lang w:val="kk-KZ"/>
        </w:rPr>
        <w:t xml:space="preserve"> біртұтас электрондық табиғаты, к</w:t>
      </w:r>
      <w:r w:rsidR="00603B91" w:rsidRPr="00D77050">
        <w:rPr>
          <w:sz w:val="28"/>
          <w:szCs w:val="28"/>
          <w:lang w:val="kk-KZ"/>
        </w:rPr>
        <w:t>оваленттік х</w:t>
      </w:r>
      <w:r w:rsidRPr="00D77050">
        <w:rPr>
          <w:sz w:val="28"/>
          <w:szCs w:val="28"/>
          <w:lang w:val="kk-KZ"/>
        </w:rPr>
        <w:t>имиялық байланыс, к</w:t>
      </w:r>
      <w:r w:rsidR="00565AA2" w:rsidRPr="00D77050">
        <w:rPr>
          <w:sz w:val="28"/>
          <w:szCs w:val="28"/>
          <w:lang w:val="kk-KZ"/>
        </w:rPr>
        <w:t>оваленттік хи</w:t>
      </w:r>
      <w:r w:rsidRPr="00D77050">
        <w:rPr>
          <w:sz w:val="28"/>
          <w:szCs w:val="28"/>
          <w:lang w:val="kk-KZ"/>
        </w:rPr>
        <w:t>миялық байланыстың қасиеттері, к</w:t>
      </w:r>
      <w:r w:rsidR="00565AA2" w:rsidRPr="00D77050">
        <w:rPr>
          <w:sz w:val="28"/>
          <w:szCs w:val="28"/>
          <w:lang w:val="kk-KZ"/>
        </w:rPr>
        <w:t>оваленттік байланыс түзілуін</w:t>
      </w:r>
      <w:r w:rsidRPr="00D77050">
        <w:rPr>
          <w:sz w:val="28"/>
          <w:szCs w:val="28"/>
          <w:lang w:val="kk-KZ"/>
        </w:rPr>
        <w:t>ің донорлы-акцепторлы механизмі;</w:t>
      </w:r>
    </w:p>
    <w:p w:rsidR="00565AA2" w:rsidRPr="00D77050" w:rsidRDefault="00813855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и</w:t>
      </w:r>
      <w:r w:rsidR="00565AA2" w:rsidRPr="00D77050">
        <w:rPr>
          <w:sz w:val="28"/>
          <w:szCs w:val="28"/>
          <w:lang w:val="kk-KZ"/>
        </w:rPr>
        <w:t>ондық химиялық байланы</w:t>
      </w:r>
      <w:r w:rsidRPr="00D77050">
        <w:rPr>
          <w:sz w:val="28"/>
          <w:szCs w:val="28"/>
          <w:lang w:val="kk-KZ"/>
        </w:rPr>
        <w:t>с және иондық кристалдық торлар;</w:t>
      </w:r>
    </w:p>
    <w:p w:rsidR="00565AA2" w:rsidRPr="00D77050" w:rsidRDefault="00813855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еталдық байлан</w:t>
      </w:r>
      <w:r w:rsidRPr="00D77050">
        <w:rPr>
          <w:sz w:val="28"/>
          <w:szCs w:val="28"/>
          <w:lang w:val="kk-KZ"/>
        </w:rPr>
        <w:t>ыс және металдық кристалдық тор;</w:t>
      </w:r>
    </w:p>
    <w:p w:rsidR="00565AA2" w:rsidRPr="00D77050" w:rsidRDefault="00813855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сутектік байланыс - </w:t>
      </w:r>
      <w:r w:rsidR="00565AA2" w:rsidRPr="00D77050">
        <w:rPr>
          <w:sz w:val="28"/>
          <w:szCs w:val="28"/>
          <w:lang w:val="kk-KZ"/>
        </w:rPr>
        <w:t>молекула-аралық, молекулаішілік сутектік байланыстың түзілу механизмі мен он</w:t>
      </w:r>
      <w:r w:rsidRPr="00D77050">
        <w:rPr>
          <w:sz w:val="28"/>
          <w:szCs w:val="28"/>
          <w:lang w:val="kk-KZ"/>
        </w:rPr>
        <w:t>ың маңызы;</w:t>
      </w:r>
    </w:p>
    <w:p w:rsidR="00565AA2" w:rsidRPr="00D77050" w:rsidRDefault="00813855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ж</w:t>
      </w:r>
      <w:r w:rsidR="00565AA2" w:rsidRPr="00D77050">
        <w:rPr>
          <w:sz w:val="28"/>
          <w:szCs w:val="28"/>
          <w:lang w:val="kk-KZ"/>
        </w:rPr>
        <w:t>ай және күрделі заттар қасиеттерінің химиялық байланыс пен кр</w:t>
      </w:r>
      <w:r w:rsidRPr="00D77050">
        <w:rPr>
          <w:sz w:val="28"/>
          <w:szCs w:val="28"/>
          <w:lang w:val="kk-KZ"/>
        </w:rPr>
        <w:t>исталдық тор типіне тәуелділігі;</w:t>
      </w:r>
    </w:p>
    <w:p w:rsidR="006E2629" w:rsidRPr="00D77050" w:rsidRDefault="00813855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>том орбитальдарының</w:t>
      </w:r>
      <w:r w:rsidR="00375F36" w:rsidRPr="00D77050">
        <w:rPr>
          <w:sz w:val="28"/>
          <w:szCs w:val="28"/>
          <w:lang w:val="kk-KZ"/>
        </w:rPr>
        <w:t xml:space="preserve"> гибридтенуі (</w:t>
      </w:r>
      <w:r w:rsidR="00565AA2" w:rsidRPr="00D77050">
        <w:rPr>
          <w:sz w:val="28"/>
          <w:szCs w:val="28"/>
          <w:lang w:val="kk-KZ"/>
        </w:rPr>
        <w:t>sp,</w:t>
      </w:r>
      <w:r w:rsidR="00781F1E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sp</w:t>
      </w:r>
      <w:r w:rsidR="00565AA2" w:rsidRPr="00D77050">
        <w:rPr>
          <w:sz w:val="28"/>
          <w:szCs w:val="28"/>
          <w:vertAlign w:val="superscript"/>
          <w:lang w:val="kk-KZ"/>
        </w:rPr>
        <w:t>2</w:t>
      </w:r>
      <w:r w:rsidR="00565AA2" w:rsidRPr="00D77050">
        <w:rPr>
          <w:sz w:val="28"/>
          <w:szCs w:val="28"/>
          <w:lang w:val="kk-KZ"/>
        </w:rPr>
        <w:t>, sp</w:t>
      </w:r>
      <w:r w:rsidR="00565AA2" w:rsidRPr="00D77050">
        <w:rPr>
          <w:sz w:val="28"/>
          <w:szCs w:val="28"/>
          <w:vertAlign w:val="superscript"/>
          <w:lang w:val="kk-KZ"/>
        </w:rPr>
        <w:t>3</w:t>
      </w:r>
      <w:r w:rsidR="00375F36" w:rsidRPr="00D77050">
        <w:rPr>
          <w:sz w:val="28"/>
          <w:szCs w:val="28"/>
          <w:lang w:val="kk-KZ"/>
        </w:rPr>
        <w:t>)</w:t>
      </w:r>
      <w:r w:rsidRPr="00D77050">
        <w:rPr>
          <w:sz w:val="28"/>
          <w:szCs w:val="28"/>
          <w:lang w:val="kk-KZ"/>
        </w:rPr>
        <w:t>, молекулалар геометриясы, з</w:t>
      </w:r>
      <w:r w:rsidR="00565AA2" w:rsidRPr="00D77050">
        <w:rPr>
          <w:sz w:val="28"/>
          <w:szCs w:val="28"/>
          <w:lang w:val="kk-KZ"/>
        </w:rPr>
        <w:t>ат қасиеттерінің молекулаларының химиялық, электрондық және кеңістік құрылысына, атомдардың өзара әсеріне, кристалдық торы мен химия</w:t>
      </w:r>
      <w:r w:rsidRPr="00D77050">
        <w:rPr>
          <w:sz w:val="28"/>
          <w:szCs w:val="28"/>
          <w:lang w:val="kk-KZ"/>
        </w:rPr>
        <w:t>лық байланыс типіне тәуелділігі;</w:t>
      </w:r>
    </w:p>
    <w:p w:rsidR="00AA323B" w:rsidRPr="00D77050" w:rsidRDefault="00813855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андық есептер мен жаттығулар</w:t>
      </w:r>
      <w:r w:rsidRPr="00D77050">
        <w:rPr>
          <w:sz w:val="28"/>
          <w:szCs w:val="28"/>
          <w:lang w:val="kk-KZ"/>
        </w:rPr>
        <w:t>:</w:t>
      </w:r>
    </w:p>
    <w:p w:rsidR="00AA323B" w:rsidRPr="00D77050" w:rsidRDefault="00AA323B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ә</w:t>
      </w:r>
      <w:r w:rsidR="00565AA2" w:rsidRPr="00D77050">
        <w:rPr>
          <w:sz w:val="28"/>
          <w:szCs w:val="28"/>
          <w:lang w:val="kk-KZ"/>
        </w:rPr>
        <w:t>ртүрлі қосылыстардағы хим</w:t>
      </w:r>
      <w:r w:rsidRPr="00D77050">
        <w:rPr>
          <w:sz w:val="28"/>
          <w:szCs w:val="28"/>
          <w:lang w:val="kk-KZ"/>
        </w:rPr>
        <w:t>иялық байланыс типтерін анықтау;</w:t>
      </w:r>
    </w:p>
    <w:p w:rsidR="00AA323B" w:rsidRPr="00D77050" w:rsidRDefault="00AA323B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олекулалардың гибридтенуі мен</w:t>
      </w:r>
      <w:r w:rsidRPr="00D77050">
        <w:rPr>
          <w:sz w:val="28"/>
          <w:szCs w:val="28"/>
          <w:lang w:val="kk-KZ"/>
        </w:rPr>
        <w:t xml:space="preserve"> кеңістіктегі құрылысын анықтау;</w:t>
      </w:r>
    </w:p>
    <w:p w:rsidR="00AA323B" w:rsidRPr="00D77050" w:rsidRDefault="00AA323B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з</w:t>
      </w:r>
      <w:r w:rsidR="00565AA2" w:rsidRPr="00D77050">
        <w:rPr>
          <w:sz w:val="28"/>
          <w:szCs w:val="28"/>
          <w:lang w:val="kk-KZ"/>
        </w:rPr>
        <w:t>аттардың физикалық қасиеттері бойынша кристалдық торының типін анықтау, кристалдық торының типі бо</w:t>
      </w:r>
      <w:r w:rsidRPr="00D77050">
        <w:rPr>
          <w:sz w:val="28"/>
          <w:szCs w:val="28"/>
          <w:lang w:val="kk-KZ"/>
        </w:rPr>
        <w:t>йынша заттың қасиеттерін болжау;</w:t>
      </w:r>
    </w:p>
    <w:p w:rsidR="006E2629" w:rsidRPr="00D77050" w:rsidRDefault="00AA323B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з</w:t>
      </w:r>
      <w:r w:rsidR="00565AA2" w:rsidRPr="00D77050">
        <w:rPr>
          <w:sz w:val="28"/>
          <w:szCs w:val="28"/>
          <w:lang w:val="kk-KZ"/>
        </w:rPr>
        <w:t>аттардың химиялық</w:t>
      </w:r>
      <w:r w:rsidRPr="00D77050">
        <w:rPr>
          <w:sz w:val="28"/>
          <w:szCs w:val="28"/>
          <w:lang w:val="kk-KZ"/>
        </w:rPr>
        <w:t xml:space="preserve"> формулалары бойынша есептеулер;</w:t>
      </w:r>
    </w:p>
    <w:p w:rsidR="00AA323B" w:rsidRPr="00D77050" w:rsidRDefault="00D5729A" w:rsidP="00042876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274C42" w:rsidRPr="00D77050">
        <w:rPr>
          <w:sz w:val="28"/>
          <w:szCs w:val="28"/>
          <w:lang w:val="kk-KZ"/>
        </w:rPr>
        <w:t>өрсетілімдер</w:t>
      </w:r>
      <w:r w:rsidR="00AA323B" w:rsidRPr="00D77050">
        <w:rPr>
          <w:sz w:val="28"/>
          <w:szCs w:val="28"/>
          <w:lang w:val="kk-KZ"/>
        </w:rPr>
        <w:t xml:space="preserve"> № 2</w:t>
      </w:r>
      <w:r w:rsidRPr="00D77050">
        <w:rPr>
          <w:sz w:val="28"/>
          <w:szCs w:val="28"/>
          <w:lang w:val="kk-KZ"/>
        </w:rPr>
        <w:t>:</w:t>
      </w:r>
    </w:p>
    <w:p w:rsidR="00AA323B" w:rsidRPr="00D77050" w:rsidRDefault="00AA323B" w:rsidP="00042876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н</w:t>
      </w:r>
      <w:r w:rsidR="00565AA2" w:rsidRPr="00D77050">
        <w:rPr>
          <w:sz w:val="28"/>
          <w:szCs w:val="28"/>
          <w:lang w:val="kk-KZ"/>
        </w:rPr>
        <w:t>атрий хлориді, графит, алмаз, көміртек (ІV) оксиді, мыс к</w:t>
      </w:r>
      <w:r w:rsidRPr="00D77050">
        <w:rPr>
          <w:sz w:val="28"/>
          <w:szCs w:val="28"/>
          <w:lang w:val="kk-KZ"/>
        </w:rPr>
        <w:t>ристалдық торларының модельдері;</w:t>
      </w:r>
    </w:p>
    <w:p w:rsidR="006E2629" w:rsidRPr="00D77050" w:rsidRDefault="00AA323B" w:rsidP="00042876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ә</w:t>
      </w:r>
      <w:r w:rsidR="00565AA2" w:rsidRPr="00D77050">
        <w:rPr>
          <w:sz w:val="28"/>
          <w:szCs w:val="28"/>
          <w:lang w:val="kk-KZ"/>
        </w:rPr>
        <w:t>ртүрлі химиялық байланысы бар зат үлгілері (кремн</w:t>
      </w:r>
      <w:r w:rsidRPr="00D77050">
        <w:rPr>
          <w:sz w:val="28"/>
          <w:szCs w:val="28"/>
          <w:lang w:val="kk-KZ"/>
        </w:rPr>
        <w:t>ий (ІV) оксиді, натрий хлориді);</w:t>
      </w:r>
    </w:p>
    <w:p w:rsidR="006E2629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1 </w:t>
      </w:r>
      <w:r w:rsidR="00565AA2" w:rsidRPr="00D77050">
        <w:rPr>
          <w:sz w:val="28"/>
          <w:szCs w:val="28"/>
          <w:lang w:val="kk-KZ"/>
        </w:rPr>
        <w:t>лабораториялық тәжірибе</w:t>
      </w:r>
      <w:r w:rsidR="00AA323B" w:rsidRPr="00D77050">
        <w:rPr>
          <w:sz w:val="28"/>
          <w:szCs w:val="28"/>
          <w:lang w:val="kk-KZ"/>
        </w:rPr>
        <w:t xml:space="preserve"> «</w:t>
      </w:r>
      <w:r w:rsidR="00565AA2" w:rsidRPr="00D77050">
        <w:rPr>
          <w:sz w:val="28"/>
          <w:szCs w:val="28"/>
          <w:lang w:val="kk-KZ"/>
        </w:rPr>
        <w:t xml:space="preserve">Әртүрлі химиялық байланысы </w:t>
      </w:r>
      <w:r w:rsidR="006E2629" w:rsidRPr="00D77050">
        <w:rPr>
          <w:sz w:val="28"/>
          <w:szCs w:val="28"/>
          <w:lang w:val="kk-KZ"/>
        </w:rPr>
        <w:t>бар зат молекулаларының моделін</w:t>
      </w:r>
      <w:r w:rsidR="00AA323B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жасау</w:t>
      </w:r>
      <w:r w:rsidR="00AA323B" w:rsidRPr="00D77050">
        <w:rPr>
          <w:sz w:val="28"/>
          <w:szCs w:val="28"/>
          <w:lang w:val="kk-KZ"/>
        </w:rPr>
        <w:t>», «</w:t>
      </w:r>
      <w:r w:rsidR="00565AA2" w:rsidRPr="00D77050">
        <w:rPr>
          <w:sz w:val="28"/>
          <w:szCs w:val="28"/>
          <w:lang w:val="kk-KZ"/>
        </w:rPr>
        <w:t>Кристалдық торлары әртүрл</w:t>
      </w:r>
      <w:r w:rsidR="00AA323B" w:rsidRPr="00D77050">
        <w:rPr>
          <w:sz w:val="28"/>
          <w:szCs w:val="28"/>
          <w:lang w:val="kk-KZ"/>
        </w:rPr>
        <w:t>і заттардың қасиеттерін зерттеу»;</w:t>
      </w:r>
    </w:p>
    <w:p w:rsidR="006E2629" w:rsidRPr="00D77050" w:rsidRDefault="00DB5843" w:rsidP="00042876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F77A97">
        <w:rPr>
          <w:sz w:val="28"/>
          <w:szCs w:val="28"/>
          <w:lang w:val="kk-KZ"/>
        </w:rPr>
        <w:t xml:space="preserve">№1 </w:t>
      </w:r>
      <w:r w:rsidR="00AA323B" w:rsidRPr="00F77A97">
        <w:rPr>
          <w:sz w:val="28"/>
          <w:szCs w:val="28"/>
          <w:lang w:val="kk-KZ"/>
        </w:rPr>
        <w:t>бақылау жұмысы</w:t>
      </w:r>
      <w:r w:rsidR="00AA323B" w:rsidRPr="00DB5843">
        <w:rPr>
          <w:color w:val="FF0000"/>
          <w:sz w:val="28"/>
          <w:szCs w:val="28"/>
          <w:lang w:val="kk-KZ"/>
        </w:rPr>
        <w:t xml:space="preserve"> </w:t>
      </w:r>
      <w:r w:rsidR="00AA323B" w:rsidRPr="00D77050">
        <w:rPr>
          <w:sz w:val="28"/>
          <w:szCs w:val="28"/>
          <w:lang w:val="kk-KZ"/>
        </w:rPr>
        <w:t>«</w:t>
      </w:r>
      <w:r w:rsidR="00565AA2" w:rsidRPr="00D77050">
        <w:rPr>
          <w:sz w:val="28"/>
          <w:szCs w:val="28"/>
          <w:lang w:val="kk-KZ"/>
        </w:rPr>
        <w:t>Тақырыптық білім тексеру</w:t>
      </w:r>
      <w:r w:rsidR="00AA323B" w:rsidRPr="00D77050">
        <w:rPr>
          <w:sz w:val="28"/>
          <w:szCs w:val="28"/>
          <w:lang w:val="kk-KZ"/>
        </w:rPr>
        <w:t>».</w:t>
      </w:r>
    </w:p>
    <w:p w:rsidR="00565AA2" w:rsidRPr="00D77050" w:rsidRDefault="00AA323B" w:rsidP="00042876">
      <w:pPr>
        <w:tabs>
          <w:tab w:val="left" w:pos="851"/>
          <w:tab w:val="left" w:pos="993"/>
        </w:tabs>
        <w:ind w:firstLine="709"/>
        <w:contextualSpacing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</w:t>
      </w:r>
      <w:r w:rsidR="001827DE" w:rsidRPr="00D77050">
        <w:rPr>
          <w:sz w:val="28"/>
          <w:szCs w:val="28"/>
          <w:lang w:val="kk-KZ"/>
        </w:rPr>
        <w:t>3</w:t>
      </w:r>
      <w:r w:rsidRPr="00D77050">
        <w:rPr>
          <w:sz w:val="28"/>
          <w:szCs w:val="28"/>
          <w:lang w:val="kk-KZ"/>
        </w:rPr>
        <w:t xml:space="preserve">. </w:t>
      </w:r>
      <w:r w:rsidR="00565AA2" w:rsidRPr="00D77050">
        <w:rPr>
          <w:sz w:val="28"/>
          <w:szCs w:val="28"/>
          <w:lang w:val="kk-KZ"/>
        </w:rPr>
        <w:t>Химиялық реакциялар және олардың жүру заңдылықтары (14 сағат)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AA323B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</w:t>
      </w:r>
      <w:r w:rsidR="0022527C" w:rsidRPr="00D77050">
        <w:rPr>
          <w:sz w:val="28"/>
          <w:szCs w:val="28"/>
          <w:lang w:val="kk-KZ"/>
        </w:rPr>
        <w:t>ялық реакциялардың жіктелуі:</w:t>
      </w:r>
      <w:r w:rsidR="00565AA2" w:rsidRPr="00D77050">
        <w:rPr>
          <w:sz w:val="28"/>
          <w:szCs w:val="28"/>
          <w:lang w:val="kk-KZ"/>
        </w:rPr>
        <w:t>процестің бағыты, атомдардың тотығу дәрежесінің өзгеруі, жылу эффектісі, реагенттер мен реакция өн</w:t>
      </w:r>
      <w:r w:rsidR="0022527C" w:rsidRPr="00D77050">
        <w:rPr>
          <w:sz w:val="28"/>
          <w:szCs w:val="28"/>
          <w:lang w:val="kk-KZ"/>
        </w:rPr>
        <w:t>імінің саны және құрамы бойынша;</w:t>
      </w:r>
    </w:p>
    <w:p w:rsidR="00CA28A2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ж</w:t>
      </w:r>
      <w:r w:rsidR="00565AA2" w:rsidRPr="00D77050">
        <w:rPr>
          <w:sz w:val="28"/>
          <w:szCs w:val="28"/>
          <w:lang w:val="kk-KZ"/>
        </w:rPr>
        <w:t xml:space="preserve">ай және күрделі бейорганикалық заттардың қатысуымен жүретін </w:t>
      </w:r>
      <w:r w:rsidRPr="00D77050">
        <w:rPr>
          <w:sz w:val="28"/>
          <w:szCs w:val="28"/>
          <w:lang w:val="kk-KZ"/>
        </w:rPr>
        <w:t>тотығу-тотықсыздану реакциялары;</w:t>
      </w:r>
    </w:p>
    <w:p w:rsidR="00CA28A2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</w:t>
      </w:r>
      <w:r w:rsidR="00565AA2" w:rsidRPr="00D77050">
        <w:rPr>
          <w:sz w:val="28"/>
          <w:szCs w:val="28"/>
          <w:lang w:val="kk-KZ"/>
        </w:rPr>
        <w:t xml:space="preserve">ұздар балқымасы </w:t>
      </w:r>
      <w:r w:rsidRPr="00D77050">
        <w:rPr>
          <w:sz w:val="28"/>
          <w:szCs w:val="28"/>
          <w:lang w:val="kk-KZ"/>
        </w:rPr>
        <w:t>мен ерітінділерінің электролизі;</w:t>
      </w:r>
    </w:p>
    <w:p w:rsidR="00CA28A2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ж</w:t>
      </w:r>
      <w:r w:rsidR="00565AA2" w:rsidRPr="00D77050">
        <w:rPr>
          <w:sz w:val="28"/>
          <w:szCs w:val="28"/>
          <w:lang w:val="kk-KZ"/>
        </w:rPr>
        <w:t>ай және күрделі заттардың қасиетін си</w:t>
      </w:r>
      <w:r w:rsidRPr="00D77050">
        <w:rPr>
          <w:sz w:val="28"/>
          <w:szCs w:val="28"/>
          <w:lang w:val="kk-KZ"/>
        </w:rPr>
        <w:t>паттайтын химиялық реакциялар, тұздар гидролизі, қ</w:t>
      </w:r>
      <w:r w:rsidR="00565AA2" w:rsidRPr="00D77050">
        <w:rPr>
          <w:sz w:val="28"/>
          <w:szCs w:val="28"/>
          <w:lang w:val="kk-KZ"/>
        </w:rPr>
        <w:t>ышқыл, сілті, тұз ерітінділ</w:t>
      </w:r>
      <w:r w:rsidRPr="00D77050">
        <w:rPr>
          <w:sz w:val="28"/>
          <w:szCs w:val="28"/>
          <w:lang w:val="kk-KZ"/>
        </w:rPr>
        <w:t>ерінің сутектік көрсеткіші (pH);</w:t>
      </w:r>
    </w:p>
    <w:p w:rsidR="006E2629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имиялық реакциялар және табиғаттағы заттар айналымы және ол</w:t>
      </w:r>
      <w:r w:rsidRPr="00D77050">
        <w:rPr>
          <w:sz w:val="28"/>
          <w:szCs w:val="28"/>
          <w:lang w:val="kk-KZ"/>
        </w:rPr>
        <w:t>ардың ролі, х</w:t>
      </w:r>
      <w:r w:rsidR="00565AA2" w:rsidRPr="00D77050">
        <w:rPr>
          <w:sz w:val="28"/>
          <w:szCs w:val="28"/>
          <w:lang w:val="kk-KZ"/>
        </w:rPr>
        <w:t xml:space="preserve">имиялық реакциялардың </w:t>
      </w:r>
      <w:r w:rsidRPr="00D77050">
        <w:rPr>
          <w:sz w:val="28"/>
          <w:szCs w:val="28"/>
          <w:lang w:val="kk-KZ"/>
        </w:rPr>
        <w:t>жылу эффектісі және оның маңызы, х</w:t>
      </w:r>
      <w:r w:rsidR="00565AA2" w:rsidRPr="00D77050">
        <w:rPr>
          <w:sz w:val="28"/>
          <w:szCs w:val="28"/>
          <w:lang w:val="kk-KZ"/>
        </w:rPr>
        <w:t>имиялық реакция жылдамдығы жә</w:t>
      </w:r>
      <w:r w:rsidRPr="00D77050">
        <w:rPr>
          <w:sz w:val="28"/>
          <w:szCs w:val="28"/>
          <w:lang w:val="kk-KZ"/>
        </w:rPr>
        <w:t>не оған әсер ететін факторлар, әрекеттесуші массалар заңы, катализаторлар мен ингибиторлар, г</w:t>
      </w:r>
      <w:r w:rsidR="00565AA2" w:rsidRPr="00D77050">
        <w:rPr>
          <w:sz w:val="28"/>
          <w:szCs w:val="28"/>
          <w:lang w:val="kk-KZ"/>
        </w:rPr>
        <w:t>омо</w:t>
      </w:r>
      <w:r w:rsidRPr="00D77050">
        <w:rPr>
          <w:sz w:val="28"/>
          <w:szCs w:val="28"/>
          <w:lang w:val="kk-KZ"/>
        </w:rPr>
        <w:t xml:space="preserve">генді және гетерогенді катализ, </w:t>
      </w:r>
      <w:r w:rsidR="00565AA2" w:rsidRPr="00D77050">
        <w:rPr>
          <w:sz w:val="28"/>
          <w:szCs w:val="28"/>
          <w:lang w:val="kk-KZ"/>
        </w:rPr>
        <w:t>Қазақстанда катализдік химияны</w:t>
      </w:r>
      <w:r w:rsidRPr="00D77050">
        <w:rPr>
          <w:sz w:val="28"/>
          <w:szCs w:val="28"/>
          <w:lang w:val="kk-KZ"/>
        </w:rPr>
        <w:t xml:space="preserve">ң дамуы, </w:t>
      </w:r>
      <w:r w:rsidRPr="00D77050">
        <w:rPr>
          <w:sz w:val="28"/>
          <w:szCs w:val="28"/>
          <w:lang w:val="kk-KZ"/>
        </w:rPr>
        <w:lastRenderedPageBreak/>
        <w:t>х</w:t>
      </w:r>
      <w:r w:rsidR="00565AA2" w:rsidRPr="00D77050">
        <w:rPr>
          <w:sz w:val="28"/>
          <w:szCs w:val="28"/>
          <w:lang w:val="kk-KZ"/>
        </w:rPr>
        <w:t>имиялық тепе-теңдік және оның</w:t>
      </w:r>
      <w:r w:rsidRPr="00D77050">
        <w:rPr>
          <w:sz w:val="28"/>
          <w:szCs w:val="28"/>
          <w:lang w:val="kk-KZ"/>
        </w:rPr>
        <w:t xml:space="preserve"> ығысуына әсер етуші жағдайлар, Ле Шателье-Браун принциптері, р</w:t>
      </w:r>
      <w:r w:rsidR="00565AA2" w:rsidRPr="00D77050">
        <w:rPr>
          <w:sz w:val="28"/>
          <w:szCs w:val="28"/>
          <w:lang w:val="kk-KZ"/>
        </w:rPr>
        <w:t>адиоактивті заттар туралы түсінік; ядролық реакциялар және олардың Қазақстанның энерг</w:t>
      </w:r>
      <w:r w:rsidRPr="00D77050">
        <w:rPr>
          <w:sz w:val="28"/>
          <w:szCs w:val="28"/>
          <w:lang w:val="kk-KZ"/>
        </w:rPr>
        <w:t>етикалық потенциалындағы маңызы;</w:t>
      </w:r>
    </w:p>
    <w:p w:rsidR="00565AA2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 xml:space="preserve">андық есептер мен </w:t>
      </w:r>
      <w:r w:rsidR="00472EF4" w:rsidRPr="00D77050">
        <w:rPr>
          <w:sz w:val="28"/>
          <w:szCs w:val="28"/>
          <w:lang w:val="kk-KZ"/>
        </w:rPr>
        <w:t>жаттығулар</w:t>
      </w:r>
      <w:r w:rsidRPr="00D77050">
        <w:rPr>
          <w:sz w:val="28"/>
          <w:szCs w:val="28"/>
          <w:lang w:val="kk-KZ"/>
        </w:rPr>
        <w:t>:</w:t>
      </w:r>
    </w:p>
    <w:p w:rsidR="00CA28A2" w:rsidRPr="00D77050" w:rsidRDefault="0022527C" w:rsidP="00042876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</w:t>
      </w:r>
      <w:r w:rsidR="00CA28A2" w:rsidRPr="00D77050">
        <w:rPr>
          <w:sz w:val="28"/>
          <w:szCs w:val="28"/>
          <w:lang w:val="kk-KZ"/>
        </w:rPr>
        <w:t>ермохимиялық теңдеулер бойынша есептеулер және реа</w:t>
      </w:r>
      <w:r w:rsidRPr="00D77050">
        <w:rPr>
          <w:sz w:val="28"/>
          <w:szCs w:val="28"/>
          <w:lang w:val="kk-KZ"/>
        </w:rPr>
        <w:t>кцияның жылу эффектісін есептеу;</w:t>
      </w:r>
    </w:p>
    <w:p w:rsidR="00CA28A2" w:rsidRPr="00D77050" w:rsidRDefault="0022527C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ә</w:t>
      </w:r>
      <w:r w:rsidR="00CA28A2" w:rsidRPr="00D77050">
        <w:rPr>
          <w:sz w:val="28"/>
          <w:szCs w:val="28"/>
          <w:lang w:val="kk-KZ"/>
        </w:rPr>
        <w:t>рекеттесетін заттар концентрациясы мен температурасы бойынша химия</w:t>
      </w:r>
      <w:r w:rsidRPr="00D77050">
        <w:rPr>
          <w:sz w:val="28"/>
          <w:szCs w:val="28"/>
          <w:lang w:val="kk-KZ"/>
        </w:rPr>
        <w:t>лық реакция жылдамдығын есептеу;</w:t>
      </w:r>
    </w:p>
    <w:p w:rsidR="00CA28A2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CA28A2" w:rsidRPr="00D77050">
        <w:rPr>
          <w:sz w:val="28"/>
          <w:szCs w:val="28"/>
          <w:lang w:val="kk-KZ"/>
        </w:rPr>
        <w:t>онцентрация, температура және қысым әсерінен тепе-теңдік ығысуына мысал</w:t>
      </w:r>
      <w:r w:rsidRPr="00D77050">
        <w:rPr>
          <w:sz w:val="28"/>
          <w:szCs w:val="28"/>
          <w:lang w:val="kk-KZ"/>
        </w:rPr>
        <w:t>дар;</w:t>
      </w:r>
    </w:p>
    <w:p w:rsidR="00CA28A2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е</w:t>
      </w:r>
      <w:r w:rsidR="00CA28A2" w:rsidRPr="00D77050">
        <w:rPr>
          <w:sz w:val="28"/>
          <w:szCs w:val="28"/>
          <w:lang w:val="kk-KZ"/>
        </w:rPr>
        <w:t>ртінділердің проценттік және мольдік концентрациясын есептеу</w:t>
      </w:r>
      <w:r w:rsidRPr="00D77050">
        <w:rPr>
          <w:sz w:val="28"/>
          <w:szCs w:val="28"/>
          <w:lang w:val="kk-KZ"/>
        </w:rPr>
        <w:t>;</w:t>
      </w:r>
    </w:p>
    <w:p w:rsidR="00CA28A2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CA28A2" w:rsidRPr="00D77050">
        <w:rPr>
          <w:sz w:val="28"/>
          <w:szCs w:val="28"/>
          <w:lang w:val="kk-KZ"/>
        </w:rPr>
        <w:t>имиялық формулалар мен реакция теңдеулері бойынша зат массасын, зат мөлшерін, көлемін есепте</w:t>
      </w:r>
      <w:r w:rsidRPr="00D77050">
        <w:rPr>
          <w:sz w:val="28"/>
          <w:szCs w:val="28"/>
          <w:lang w:val="kk-KZ"/>
        </w:rPr>
        <w:t>у, атом, молекула санын анықтау;</w:t>
      </w:r>
    </w:p>
    <w:p w:rsidR="00565AA2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оль, мольдік масса мен мольдік көлем ұғымдарына есептеул</w:t>
      </w:r>
      <w:r w:rsidRPr="00D77050">
        <w:rPr>
          <w:sz w:val="28"/>
          <w:szCs w:val="28"/>
          <w:lang w:val="kk-KZ"/>
        </w:rPr>
        <w:t>ер;</w:t>
      </w:r>
    </w:p>
    <w:p w:rsidR="00565AA2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з</w:t>
      </w:r>
      <w:r w:rsidR="00565AA2" w:rsidRPr="00D77050">
        <w:rPr>
          <w:sz w:val="28"/>
          <w:szCs w:val="28"/>
          <w:lang w:val="kk-KZ"/>
        </w:rPr>
        <w:t>ат формуласындағы элемент атомдарының тотығу дәрежесін анықтау, тотығу-тотықсыздану реакц</w:t>
      </w:r>
      <w:r w:rsidRPr="00D77050">
        <w:rPr>
          <w:sz w:val="28"/>
          <w:szCs w:val="28"/>
          <w:lang w:val="kk-KZ"/>
        </w:rPr>
        <w:t>ияларының теңдеулерін құрастыру;</w:t>
      </w:r>
    </w:p>
    <w:p w:rsidR="00D5729A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</w:t>
      </w:r>
      <w:r w:rsidR="00565AA2" w:rsidRPr="00D77050">
        <w:rPr>
          <w:sz w:val="28"/>
          <w:szCs w:val="28"/>
          <w:lang w:val="kk-KZ"/>
        </w:rPr>
        <w:t>ұз балқымалары мен ерітінділерінің электролиз сызбасын құру, электролиз өні</w:t>
      </w:r>
      <w:r w:rsidRPr="00D77050">
        <w:rPr>
          <w:sz w:val="28"/>
          <w:szCs w:val="28"/>
          <w:lang w:val="kk-KZ"/>
        </w:rPr>
        <w:t>мінің массасын, көлемін есептеу;</w:t>
      </w:r>
    </w:p>
    <w:p w:rsidR="0022527C" w:rsidRPr="00D77050" w:rsidRDefault="00D5729A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481701" w:rsidRPr="00D77050">
        <w:rPr>
          <w:sz w:val="28"/>
          <w:szCs w:val="28"/>
          <w:lang w:val="kk-KZ"/>
        </w:rPr>
        <w:t>өрсетілімдер</w:t>
      </w:r>
      <w:r w:rsidR="0022527C" w:rsidRPr="00D77050">
        <w:rPr>
          <w:sz w:val="28"/>
          <w:szCs w:val="28"/>
          <w:lang w:val="kk-KZ"/>
        </w:rPr>
        <w:t xml:space="preserve"> № 3</w:t>
      </w:r>
      <w:r w:rsidRPr="00D77050">
        <w:rPr>
          <w:sz w:val="28"/>
          <w:szCs w:val="28"/>
          <w:lang w:val="kk-KZ"/>
        </w:rPr>
        <w:t>:</w:t>
      </w:r>
    </w:p>
    <w:p w:rsidR="0022527C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ә</w:t>
      </w:r>
      <w:r w:rsidR="00565AA2" w:rsidRPr="00D77050">
        <w:rPr>
          <w:sz w:val="28"/>
          <w:szCs w:val="28"/>
          <w:lang w:val="kk-KZ"/>
        </w:rPr>
        <w:t xml:space="preserve">ртүрлі химиялық </w:t>
      </w:r>
      <w:r w:rsidRPr="00D77050">
        <w:rPr>
          <w:sz w:val="28"/>
          <w:szCs w:val="28"/>
          <w:lang w:val="kk-KZ"/>
        </w:rPr>
        <w:t>реакциялар мысалына тәжірибелер;</w:t>
      </w:r>
    </w:p>
    <w:p w:rsidR="0022527C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экзо-, эндотермиялық реакциялар;</w:t>
      </w:r>
    </w:p>
    <w:p w:rsidR="0022527C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</w:t>
      </w:r>
      <w:r w:rsidR="00565AA2" w:rsidRPr="00D77050">
        <w:rPr>
          <w:sz w:val="28"/>
          <w:szCs w:val="28"/>
          <w:lang w:val="kk-KZ"/>
        </w:rPr>
        <w:t>ұз балқымасы мен ерітіндісінің</w:t>
      </w:r>
      <w:r w:rsidRPr="00D77050">
        <w:rPr>
          <w:sz w:val="28"/>
          <w:szCs w:val="28"/>
          <w:lang w:val="kk-KZ"/>
        </w:rPr>
        <w:t xml:space="preserve"> электролизі (мультимедиа);</w:t>
      </w:r>
    </w:p>
    <w:p w:rsidR="0022527C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имиялық реакция жылдамдығының әртүрлі ф</w:t>
      </w:r>
      <w:r w:rsidRPr="00D77050">
        <w:rPr>
          <w:sz w:val="28"/>
          <w:szCs w:val="28"/>
          <w:lang w:val="kk-KZ"/>
        </w:rPr>
        <w:t>акторларға тәуелділігін зерттеу;</w:t>
      </w:r>
    </w:p>
    <w:p w:rsidR="0022527C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</w:t>
      </w:r>
      <w:r w:rsidR="00565AA2" w:rsidRPr="00D77050">
        <w:rPr>
          <w:sz w:val="28"/>
          <w:szCs w:val="28"/>
          <w:lang w:val="kk-KZ"/>
        </w:rPr>
        <w:t>абиғатта жүретін, тұрмыста және өндірісте кездесетін кейбір ре</w:t>
      </w:r>
      <w:r w:rsidRPr="00D77050">
        <w:rPr>
          <w:sz w:val="28"/>
          <w:szCs w:val="28"/>
          <w:lang w:val="kk-KZ"/>
        </w:rPr>
        <w:t>акциялардың жылдамдығын зерттеу;</w:t>
      </w:r>
    </w:p>
    <w:p w:rsidR="002A6EC0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</w:t>
      </w:r>
      <w:r w:rsidR="00565AA2" w:rsidRPr="00D77050">
        <w:rPr>
          <w:sz w:val="28"/>
          <w:szCs w:val="28"/>
          <w:lang w:val="kk-KZ"/>
        </w:rPr>
        <w:t xml:space="preserve">ксид, қышқыл, негіз, амфотерлі гидроксидтер мен тұздардың химиялық </w:t>
      </w:r>
      <w:r w:rsidRPr="00D77050">
        <w:rPr>
          <w:sz w:val="28"/>
          <w:szCs w:val="28"/>
          <w:lang w:val="kk-KZ"/>
        </w:rPr>
        <w:t>қасиетін сипаттайтын реакциялар;</w:t>
      </w:r>
    </w:p>
    <w:p w:rsidR="00565AA2" w:rsidRPr="00D77050" w:rsidRDefault="00565AA2" w:rsidP="00042876">
      <w:pPr>
        <w:tabs>
          <w:tab w:val="left" w:pos="993"/>
          <w:tab w:val="left" w:pos="1134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лабораториялық тәжірибе</w:t>
      </w:r>
      <w:r w:rsidR="0022527C" w:rsidRPr="00D77050">
        <w:rPr>
          <w:sz w:val="28"/>
          <w:szCs w:val="28"/>
          <w:lang w:val="kk-KZ"/>
        </w:rPr>
        <w:t xml:space="preserve"> № 2:</w:t>
      </w:r>
    </w:p>
    <w:p w:rsidR="00565AA2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г</w:t>
      </w:r>
      <w:r w:rsidR="00565AA2" w:rsidRPr="00D77050">
        <w:rPr>
          <w:sz w:val="28"/>
          <w:szCs w:val="28"/>
          <w:lang w:val="kk-KZ"/>
        </w:rPr>
        <w:t>идроксидтерді алу (сілті, қышқыл)</w:t>
      </w:r>
      <w:r w:rsidR="002A6EC0" w:rsidRPr="00D77050">
        <w:rPr>
          <w:sz w:val="28"/>
          <w:szCs w:val="28"/>
          <w:lang w:val="kk-KZ"/>
        </w:rPr>
        <w:t xml:space="preserve"> және олардың қасиеттерін </w:t>
      </w:r>
      <w:r w:rsidR="00565AA2" w:rsidRPr="00D77050">
        <w:rPr>
          <w:sz w:val="28"/>
          <w:szCs w:val="28"/>
          <w:lang w:val="kk-KZ"/>
        </w:rPr>
        <w:t>зерттеу</w:t>
      </w:r>
      <w:r w:rsidRPr="00D77050">
        <w:rPr>
          <w:sz w:val="28"/>
          <w:szCs w:val="28"/>
          <w:lang w:val="kk-KZ"/>
        </w:rPr>
        <w:t>;</w:t>
      </w:r>
    </w:p>
    <w:p w:rsidR="002A6EC0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тұздар гидролизі;</w:t>
      </w:r>
    </w:p>
    <w:p w:rsidR="0022527C" w:rsidRPr="00D77050" w:rsidRDefault="00F77A97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3 </w:t>
      </w:r>
      <w:r w:rsidR="00565AA2" w:rsidRPr="00D77050">
        <w:rPr>
          <w:sz w:val="28"/>
          <w:szCs w:val="28"/>
          <w:lang w:val="kk-KZ"/>
        </w:rPr>
        <w:t>лабораториялық тәжірибе</w:t>
      </w:r>
      <w:r w:rsidR="0022527C" w:rsidRPr="00D77050">
        <w:rPr>
          <w:sz w:val="28"/>
          <w:szCs w:val="28"/>
          <w:lang w:val="kk-KZ"/>
        </w:rPr>
        <w:t>:</w:t>
      </w:r>
    </w:p>
    <w:p w:rsidR="002A6EC0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«</w:t>
      </w:r>
      <w:r w:rsidR="00565AA2" w:rsidRPr="00D77050">
        <w:rPr>
          <w:sz w:val="28"/>
          <w:szCs w:val="28"/>
          <w:lang w:val="kk-KZ"/>
        </w:rPr>
        <w:t>Қышқыл</w:t>
      </w:r>
      <w:r w:rsidR="00472EF4" w:rsidRPr="00D77050">
        <w:rPr>
          <w:sz w:val="28"/>
          <w:szCs w:val="28"/>
          <w:lang w:val="kk-KZ"/>
        </w:rPr>
        <w:t>, негіз</w:t>
      </w:r>
      <w:r w:rsidR="00565AA2" w:rsidRPr="00D77050">
        <w:rPr>
          <w:sz w:val="28"/>
          <w:szCs w:val="28"/>
          <w:lang w:val="kk-KZ"/>
        </w:rPr>
        <w:t xml:space="preserve"> </w:t>
      </w:r>
      <w:r w:rsidR="00472EF4" w:rsidRPr="00D77050">
        <w:rPr>
          <w:sz w:val="28"/>
          <w:szCs w:val="28"/>
          <w:lang w:val="kk-KZ"/>
        </w:rPr>
        <w:t xml:space="preserve">және тұздардың </w:t>
      </w:r>
      <w:r w:rsidR="00565AA2" w:rsidRPr="00D77050">
        <w:rPr>
          <w:sz w:val="28"/>
          <w:szCs w:val="28"/>
          <w:lang w:val="kk-KZ"/>
        </w:rPr>
        <w:t>сапалық құрамын тәжірибелермен дәлелдеу</w:t>
      </w:r>
      <w:r w:rsidRPr="00D77050">
        <w:rPr>
          <w:sz w:val="28"/>
          <w:szCs w:val="28"/>
          <w:lang w:val="kk-KZ"/>
        </w:rPr>
        <w:t>»;</w:t>
      </w:r>
    </w:p>
    <w:p w:rsidR="00F77A97" w:rsidRPr="00D77050" w:rsidRDefault="00565AA2" w:rsidP="00F77A97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</w:t>
      </w:r>
      <w:r w:rsidR="00F77A97">
        <w:rPr>
          <w:sz w:val="28"/>
          <w:szCs w:val="28"/>
          <w:lang w:val="kk-KZ"/>
        </w:rPr>
        <w:t>4</w:t>
      </w:r>
      <w:r w:rsidR="008D4D7E">
        <w:rPr>
          <w:sz w:val="28"/>
          <w:szCs w:val="28"/>
          <w:lang w:val="kk-KZ"/>
        </w:rPr>
        <w:t xml:space="preserve"> </w:t>
      </w:r>
      <w:r w:rsidR="00F77A97" w:rsidRPr="00D77050">
        <w:rPr>
          <w:sz w:val="28"/>
          <w:szCs w:val="28"/>
          <w:lang w:val="kk-KZ"/>
        </w:rPr>
        <w:t>лабораториялық тәжірибе:</w:t>
      </w:r>
    </w:p>
    <w:p w:rsidR="002A6EC0" w:rsidRPr="00D77050" w:rsidRDefault="00F77A97" w:rsidP="00F77A97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22527C" w:rsidRPr="00D77050">
        <w:rPr>
          <w:sz w:val="28"/>
          <w:szCs w:val="28"/>
          <w:lang w:val="kk-KZ"/>
        </w:rPr>
        <w:t>«</w:t>
      </w:r>
      <w:r w:rsidR="00565AA2" w:rsidRPr="00D77050">
        <w:rPr>
          <w:sz w:val="28"/>
          <w:szCs w:val="28"/>
          <w:lang w:val="kk-KZ"/>
        </w:rPr>
        <w:t>Химиялық тепе-теңдіктің ығысуы (аммоний не калий тиоционаты мен темір (ІІІ) хлориді концентрациясының өзгеруі бойынша)</w:t>
      </w:r>
      <w:r w:rsidR="0022527C" w:rsidRPr="00D77050">
        <w:rPr>
          <w:sz w:val="28"/>
          <w:szCs w:val="28"/>
          <w:lang w:val="kk-KZ"/>
        </w:rPr>
        <w:t>»;</w:t>
      </w:r>
    </w:p>
    <w:p w:rsidR="002A6EC0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№2</w:t>
      </w:r>
      <w:r>
        <w:rPr>
          <w:sz w:val="28"/>
          <w:szCs w:val="28"/>
          <w:lang w:val="kk-KZ"/>
        </w:rPr>
        <w:t xml:space="preserve"> </w:t>
      </w:r>
      <w:r w:rsidR="0022527C" w:rsidRPr="00D77050">
        <w:rPr>
          <w:sz w:val="28"/>
          <w:szCs w:val="28"/>
          <w:lang w:val="kk-KZ"/>
        </w:rPr>
        <w:t>бақылау жұмысы</w:t>
      </w:r>
      <w:r w:rsidR="00884D9C" w:rsidRPr="00D77050">
        <w:rPr>
          <w:sz w:val="28"/>
          <w:szCs w:val="28"/>
          <w:lang w:val="kk-KZ"/>
        </w:rPr>
        <w:t>.</w:t>
      </w:r>
    </w:p>
    <w:p w:rsidR="00565AA2" w:rsidRPr="00D77050" w:rsidRDefault="002B0C1D" w:rsidP="00042876">
      <w:pPr>
        <w:tabs>
          <w:tab w:val="left" w:pos="993"/>
        </w:tabs>
        <w:ind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14. </w:t>
      </w:r>
      <w:r w:rsidR="00565AA2" w:rsidRPr="00D77050">
        <w:rPr>
          <w:sz w:val="28"/>
          <w:szCs w:val="28"/>
          <w:lang w:val="kk-KZ"/>
        </w:rPr>
        <w:t>Металдар мен бейметалдардың жалпы сипаттамасы (6 сағат)</w:t>
      </w:r>
      <w:r w:rsidR="0022527C" w:rsidRPr="00D77050">
        <w:rPr>
          <w:sz w:val="28"/>
          <w:szCs w:val="28"/>
          <w:lang w:val="kk-KZ"/>
        </w:rPr>
        <w:t>:</w:t>
      </w:r>
    </w:p>
    <w:p w:rsidR="00472EF4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 xml:space="preserve">еталдар және бейметалдар; </w:t>
      </w:r>
      <w:r w:rsidRPr="00D77050">
        <w:rPr>
          <w:sz w:val="28"/>
          <w:szCs w:val="28"/>
          <w:lang w:val="kk-KZ"/>
        </w:rPr>
        <w:t>химиялық элементтер, жай заттар, н</w:t>
      </w:r>
      <w:r w:rsidR="00565AA2" w:rsidRPr="00D77050">
        <w:rPr>
          <w:sz w:val="28"/>
          <w:szCs w:val="28"/>
          <w:lang w:val="kk-KZ"/>
        </w:rPr>
        <w:t xml:space="preserve">егізгі топша металдары мен бейметалдардың атом құрылысының салыстырмалы </w:t>
      </w:r>
      <w:r w:rsidRPr="00D77050">
        <w:rPr>
          <w:sz w:val="28"/>
          <w:szCs w:val="28"/>
          <w:lang w:val="kk-KZ"/>
        </w:rPr>
        <w:t>сипаттамасы;</w:t>
      </w:r>
    </w:p>
    <w:p w:rsidR="0022527C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>м</w:t>
      </w:r>
      <w:r w:rsidR="00472EF4" w:rsidRPr="00D77050">
        <w:rPr>
          <w:sz w:val="28"/>
          <w:szCs w:val="28"/>
          <w:lang w:val="kk-KZ"/>
        </w:rPr>
        <w:t>еталдар мен бейметалдардың (атом, ион) құрылысы және кр</w:t>
      </w:r>
      <w:r w:rsidRPr="00D77050">
        <w:rPr>
          <w:sz w:val="28"/>
          <w:szCs w:val="28"/>
          <w:lang w:val="kk-KZ"/>
        </w:rPr>
        <w:t>исталдық торларының ерекшелігі;</w:t>
      </w:r>
    </w:p>
    <w:p w:rsidR="002A6EC0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 xml:space="preserve">еталдар мен бейметалдар, олардың қосылыстарының қасиеттерінің </w:t>
      </w:r>
      <w:r w:rsidR="00472EF4" w:rsidRPr="00D77050">
        <w:rPr>
          <w:sz w:val="28"/>
          <w:szCs w:val="28"/>
          <w:lang w:val="kk-KZ"/>
        </w:rPr>
        <w:t>пе</w:t>
      </w:r>
      <w:r w:rsidRPr="00D77050">
        <w:rPr>
          <w:sz w:val="28"/>
          <w:szCs w:val="28"/>
          <w:lang w:val="kk-KZ"/>
        </w:rPr>
        <w:t>риод және топ бойынша өзгеруі, м</w:t>
      </w:r>
      <w:r w:rsidR="00472EF4" w:rsidRPr="00D77050">
        <w:rPr>
          <w:sz w:val="28"/>
          <w:szCs w:val="28"/>
          <w:lang w:val="kk-KZ"/>
        </w:rPr>
        <w:t>еталдар, бейметалдар және олардың қосылыстарының табиғатта</w:t>
      </w:r>
      <w:r w:rsidRPr="00D77050">
        <w:rPr>
          <w:sz w:val="28"/>
          <w:szCs w:val="28"/>
          <w:lang w:val="kk-KZ"/>
        </w:rPr>
        <w:t xml:space="preserve"> кездесуі, м</w:t>
      </w:r>
      <w:r w:rsidR="00565AA2" w:rsidRPr="00D77050">
        <w:rPr>
          <w:sz w:val="28"/>
          <w:szCs w:val="28"/>
          <w:lang w:val="kk-KZ"/>
        </w:rPr>
        <w:t>еталдарды</w:t>
      </w:r>
      <w:r w:rsidRPr="00D77050">
        <w:rPr>
          <w:sz w:val="28"/>
          <w:szCs w:val="28"/>
          <w:lang w:val="kk-KZ"/>
        </w:rPr>
        <w:t>ң электрхимиялық кернеу қатары;</w:t>
      </w:r>
    </w:p>
    <w:p w:rsidR="0022527C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сандық есептер:</w:t>
      </w:r>
    </w:p>
    <w:p w:rsidR="0022527C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е</w:t>
      </w:r>
      <w:r w:rsidR="00565AA2" w:rsidRPr="00D77050">
        <w:rPr>
          <w:sz w:val="28"/>
          <w:szCs w:val="28"/>
          <w:lang w:val="kk-KZ"/>
        </w:rPr>
        <w:t>рітінді массасы мен еріген заттың массалық үлесі бойынша реакция өні</w:t>
      </w:r>
      <w:r w:rsidRPr="00D77050">
        <w:rPr>
          <w:sz w:val="28"/>
          <w:szCs w:val="28"/>
          <w:lang w:val="kk-KZ"/>
        </w:rPr>
        <w:t>мінің массасын, көлемін есептеу;</w:t>
      </w:r>
    </w:p>
    <w:p w:rsidR="002A6EC0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э</w:t>
      </w:r>
      <w:r w:rsidR="00565AA2" w:rsidRPr="00D77050">
        <w:rPr>
          <w:sz w:val="28"/>
          <w:szCs w:val="28"/>
          <w:lang w:val="kk-KZ"/>
        </w:rPr>
        <w:t>лектрохимиялық кернеу қатарын қолдана отырып, ме</w:t>
      </w:r>
      <w:r w:rsidRPr="00D77050">
        <w:rPr>
          <w:sz w:val="28"/>
          <w:szCs w:val="28"/>
          <w:lang w:val="kk-KZ"/>
        </w:rPr>
        <w:t>талдар қоспасына есептер шығару;</w:t>
      </w:r>
    </w:p>
    <w:p w:rsidR="00565AA2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 4</w:t>
      </w:r>
      <w:r>
        <w:rPr>
          <w:sz w:val="28"/>
          <w:szCs w:val="28"/>
          <w:lang w:val="kk-KZ"/>
        </w:rPr>
        <w:t xml:space="preserve"> </w:t>
      </w:r>
      <w:r w:rsidR="002A6EC0" w:rsidRPr="00D77050">
        <w:rPr>
          <w:sz w:val="28"/>
          <w:szCs w:val="28"/>
          <w:lang w:val="kk-KZ"/>
        </w:rPr>
        <w:t>к</w:t>
      </w:r>
      <w:r w:rsidR="00481701" w:rsidRPr="00D77050">
        <w:rPr>
          <w:sz w:val="28"/>
          <w:szCs w:val="28"/>
          <w:lang w:val="kk-KZ"/>
        </w:rPr>
        <w:t>өрсетілімдер</w:t>
      </w:r>
      <w:r w:rsidR="002A6EC0" w:rsidRPr="00D77050">
        <w:rPr>
          <w:sz w:val="28"/>
          <w:szCs w:val="28"/>
          <w:lang w:val="kk-KZ"/>
        </w:rPr>
        <w:t>:</w:t>
      </w:r>
    </w:p>
    <w:p w:rsidR="00565AA2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 xml:space="preserve">еталдар, бейметалдар және </w:t>
      </w:r>
      <w:r w:rsidRPr="00D77050">
        <w:rPr>
          <w:sz w:val="28"/>
          <w:szCs w:val="28"/>
          <w:lang w:val="kk-KZ"/>
        </w:rPr>
        <w:t>олардың қосылыстарының үлгілері;</w:t>
      </w:r>
    </w:p>
    <w:p w:rsidR="00DA0B9E" w:rsidRPr="00D77050" w:rsidRDefault="0022527C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еталдардың</w:t>
      </w:r>
      <w:r w:rsidR="00E3213D" w:rsidRPr="00D77050">
        <w:rPr>
          <w:sz w:val="28"/>
          <w:szCs w:val="28"/>
          <w:lang w:val="kk-KZ"/>
        </w:rPr>
        <w:t xml:space="preserve"> </w:t>
      </w:r>
      <w:r w:rsidRPr="00D77050">
        <w:rPr>
          <w:sz w:val="28"/>
          <w:szCs w:val="28"/>
          <w:lang w:val="kk-KZ"/>
        </w:rPr>
        <w:t>кристалдық торының модельдері;</w:t>
      </w:r>
    </w:p>
    <w:p w:rsidR="00DA0B9E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5 </w:t>
      </w:r>
      <w:r w:rsidR="00565AA2" w:rsidRPr="00D77050">
        <w:rPr>
          <w:sz w:val="28"/>
          <w:szCs w:val="28"/>
          <w:lang w:val="kk-KZ"/>
        </w:rPr>
        <w:t>лабораториялық тәжірибе</w:t>
      </w:r>
      <w:r w:rsidR="0022527C" w:rsidRPr="00D77050">
        <w:rPr>
          <w:sz w:val="28"/>
          <w:szCs w:val="28"/>
          <w:lang w:val="kk-KZ"/>
        </w:rPr>
        <w:t xml:space="preserve"> «</w:t>
      </w:r>
      <w:r w:rsidR="00565AA2" w:rsidRPr="00D77050">
        <w:rPr>
          <w:sz w:val="28"/>
          <w:szCs w:val="28"/>
          <w:lang w:val="kk-KZ"/>
        </w:rPr>
        <w:t>Типтік металдар, бейметалдар мен амфотерлі эл</w:t>
      </w:r>
      <w:r w:rsidR="0022527C" w:rsidRPr="00D77050">
        <w:rPr>
          <w:sz w:val="28"/>
          <w:szCs w:val="28"/>
          <w:lang w:val="kk-KZ"/>
        </w:rPr>
        <w:t>ементтердің химиялық қасиеттері».</w:t>
      </w:r>
    </w:p>
    <w:p w:rsidR="00565AA2" w:rsidRPr="00D77050" w:rsidRDefault="0022527C" w:rsidP="00042876">
      <w:pPr>
        <w:tabs>
          <w:tab w:val="left" w:pos="993"/>
        </w:tabs>
        <w:ind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</w:t>
      </w:r>
      <w:r w:rsidR="002B0C1D" w:rsidRPr="00D77050">
        <w:rPr>
          <w:sz w:val="28"/>
          <w:szCs w:val="28"/>
          <w:lang w:val="kk-KZ"/>
        </w:rPr>
        <w:t>5</w:t>
      </w:r>
      <w:r w:rsidRPr="00D77050">
        <w:rPr>
          <w:sz w:val="28"/>
          <w:szCs w:val="28"/>
          <w:lang w:val="kk-KZ"/>
        </w:rPr>
        <w:t xml:space="preserve">. </w:t>
      </w:r>
      <w:r w:rsidR="00565AA2" w:rsidRPr="00D77050">
        <w:rPr>
          <w:sz w:val="28"/>
          <w:szCs w:val="28"/>
          <w:lang w:val="kk-KZ"/>
        </w:rPr>
        <w:t>Маңызды s-элем</w:t>
      </w:r>
      <w:r w:rsidR="00DA0B9E" w:rsidRPr="00D77050">
        <w:rPr>
          <w:sz w:val="28"/>
          <w:szCs w:val="28"/>
          <w:lang w:val="kk-KZ"/>
        </w:rPr>
        <w:t>енттер және олардың қосылыстары</w:t>
      </w: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(6 сағат)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22527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имиялық элементтердің периодтық жүйесіндегі s-элементтердің орны, атом құрылысының ерекшелігі, олардың металдық және тотықсыздан</w:t>
      </w:r>
      <w:r w:rsidR="00450208" w:rsidRPr="00D77050">
        <w:rPr>
          <w:sz w:val="28"/>
          <w:szCs w:val="28"/>
          <w:lang w:val="kk-KZ"/>
        </w:rPr>
        <w:t>дырғыштық қасиеттерін салыстыру;</w:t>
      </w:r>
    </w:p>
    <w:p w:rsidR="00565AA2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н</w:t>
      </w:r>
      <w:r w:rsidR="00565AA2" w:rsidRPr="00D77050">
        <w:rPr>
          <w:sz w:val="28"/>
          <w:szCs w:val="28"/>
          <w:lang w:val="kk-KZ"/>
        </w:rPr>
        <w:t>атрий және калий, кальций және магний: физикалық, химиялық қасиеттері</w:t>
      </w:r>
      <w:r w:rsidR="009A6D41" w:rsidRPr="00D77050">
        <w:rPr>
          <w:sz w:val="28"/>
          <w:szCs w:val="28"/>
          <w:lang w:val="kk-KZ"/>
        </w:rPr>
        <w:t>н салыстыру</w:t>
      </w:r>
      <w:r w:rsidR="00565AA2" w:rsidRPr="00D77050">
        <w:rPr>
          <w:sz w:val="28"/>
          <w:szCs w:val="28"/>
          <w:lang w:val="kk-KZ"/>
        </w:rPr>
        <w:t>, алынуы,</w:t>
      </w:r>
      <w:r w:rsidRPr="00D77050">
        <w:rPr>
          <w:sz w:val="28"/>
          <w:szCs w:val="28"/>
          <w:lang w:val="kk-KZ"/>
        </w:rPr>
        <w:t xml:space="preserve"> қолданылуы, биологиялық маңызы;</w:t>
      </w:r>
    </w:p>
    <w:p w:rsidR="00450208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н</w:t>
      </w:r>
      <w:r w:rsidR="00565AA2" w:rsidRPr="00D77050">
        <w:rPr>
          <w:sz w:val="28"/>
          <w:szCs w:val="28"/>
          <w:lang w:val="kk-KZ"/>
        </w:rPr>
        <w:t>атрий, калий, кальций,</w:t>
      </w:r>
      <w:r w:rsidRPr="00D77050">
        <w:rPr>
          <w:sz w:val="28"/>
          <w:szCs w:val="28"/>
          <w:lang w:val="kk-KZ"/>
        </w:rPr>
        <w:t xml:space="preserve"> магнийдің маңызды қосылыстары:</w:t>
      </w:r>
    </w:p>
    <w:p w:rsidR="009A6D41" w:rsidRPr="00D77050" w:rsidRDefault="00565AA2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оксидтері, гидроксидтері, тұздары, ол</w:t>
      </w:r>
      <w:r w:rsidR="00450208" w:rsidRPr="00D77050">
        <w:rPr>
          <w:sz w:val="28"/>
          <w:szCs w:val="28"/>
          <w:lang w:val="kk-KZ"/>
        </w:rPr>
        <w:t>ардың қасиеттері мен қолданылуы;</w:t>
      </w:r>
    </w:p>
    <w:p w:rsidR="009A6D41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уды</w:t>
      </w:r>
      <w:r w:rsidRPr="00D77050">
        <w:rPr>
          <w:sz w:val="28"/>
          <w:szCs w:val="28"/>
          <w:lang w:val="kk-KZ"/>
        </w:rPr>
        <w:t>ң кермектілігі, оны жою жолдары;</w:t>
      </w:r>
    </w:p>
    <w:p w:rsidR="00DA0B9E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ілтілік металдар мен сілтілік жер металдарының табиғи қосылыстар</w:t>
      </w:r>
      <w:r w:rsidRPr="00D77050">
        <w:rPr>
          <w:sz w:val="28"/>
          <w:szCs w:val="28"/>
          <w:lang w:val="kk-KZ"/>
        </w:rPr>
        <w:t>ының Қазақстандағы кен орындары;</w:t>
      </w:r>
    </w:p>
    <w:p w:rsidR="00565AA2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сандық есептер:</w:t>
      </w:r>
    </w:p>
    <w:p w:rsidR="00DA0B9E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еталдар мен оның қосылыстарындағы генетикалық байланысты көрсететін химиялық реакция теңдеулері бойынша реагенттің немесе өнімнің</w:t>
      </w:r>
      <w:r w:rsidRPr="00D77050">
        <w:rPr>
          <w:sz w:val="28"/>
          <w:szCs w:val="28"/>
          <w:lang w:val="kk-KZ"/>
        </w:rPr>
        <w:t xml:space="preserve"> массасын, зат мөлшерін есептеу;</w:t>
      </w:r>
    </w:p>
    <w:p w:rsidR="00565AA2" w:rsidRPr="00D77050" w:rsidRDefault="00DA0B9E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481701" w:rsidRPr="00D77050">
        <w:rPr>
          <w:sz w:val="28"/>
          <w:szCs w:val="28"/>
          <w:lang w:val="kk-KZ"/>
        </w:rPr>
        <w:t>өрсетілімдер</w:t>
      </w:r>
      <w:r w:rsidR="00450208" w:rsidRPr="00D77050">
        <w:rPr>
          <w:sz w:val="28"/>
          <w:szCs w:val="28"/>
          <w:lang w:val="kk-KZ"/>
        </w:rPr>
        <w:t xml:space="preserve"> № 5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450208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н</w:t>
      </w:r>
      <w:r w:rsidR="00565AA2" w:rsidRPr="00D77050">
        <w:rPr>
          <w:sz w:val="28"/>
          <w:szCs w:val="28"/>
          <w:lang w:val="kk-KZ"/>
        </w:rPr>
        <w:t>атрий, калий және кальцийдің сумен әрекеттесуі;</w:t>
      </w:r>
    </w:p>
    <w:p w:rsidR="006D5C92" w:rsidRPr="00D77050" w:rsidRDefault="00450208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н</w:t>
      </w:r>
      <w:r w:rsidR="00565AA2" w:rsidRPr="00D77050">
        <w:rPr>
          <w:sz w:val="28"/>
          <w:szCs w:val="28"/>
          <w:lang w:val="kk-KZ"/>
        </w:rPr>
        <w:t xml:space="preserve">атрий, калий және кальций иондарына сапалық </w:t>
      </w:r>
      <w:r w:rsidRPr="00D77050">
        <w:rPr>
          <w:sz w:val="28"/>
          <w:szCs w:val="28"/>
          <w:lang w:val="kk-KZ"/>
        </w:rPr>
        <w:t>реакция (жалын түсінің өзгеруі);</w:t>
      </w:r>
    </w:p>
    <w:p w:rsidR="006D5C92" w:rsidRPr="00D77050" w:rsidRDefault="00DB5843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6 </w:t>
      </w:r>
      <w:r w:rsidR="00196675" w:rsidRPr="00D77050">
        <w:rPr>
          <w:sz w:val="28"/>
          <w:szCs w:val="28"/>
          <w:lang w:val="kk-KZ"/>
        </w:rPr>
        <w:t>л</w:t>
      </w:r>
      <w:r w:rsidR="00565AA2" w:rsidRPr="00D77050">
        <w:rPr>
          <w:sz w:val="28"/>
          <w:szCs w:val="28"/>
          <w:lang w:val="kk-KZ"/>
        </w:rPr>
        <w:t>абораториялық тә</w:t>
      </w:r>
      <w:r w:rsidR="00D747E8" w:rsidRPr="00D77050">
        <w:rPr>
          <w:sz w:val="28"/>
          <w:szCs w:val="28"/>
          <w:lang w:val="kk-KZ"/>
        </w:rPr>
        <w:t>жірибе</w:t>
      </w:r>
      <w:r w:rsidR="00450208" w:rsidRPr="00D77050">
        <w:rPr>
          <w:sz w:val="28"/>
          <w:szCs w:val="28"/>
          <w:lang w:val="kk-KZ"/>
        </w:rPr>
        <w:t xml:space="preserve"> «</w:t>
      </w:r>
      <w:r w:rsidR="00565AA2" w:rsidRPr="00D77050">
        <w:rPr>
          <w:sz w:val="28"/>
          <w:szCs w:val="28"/>
          <w:lang w:val="kk-KZ"/>
        </w:rPr>
        <w:t>Натрий, калий, магний, кальцийдің маңызды тұздарының үлгілерімен танысу</w:t>
      </w:r>
      <w:r w:rsidR="009A6D41" w:rsidRPr="00D77050">
        <w:rPr>
          <w:sz w:val="28"/>
          <w:szCs w:val="28"/>
          <w:lang w:val="kk-KZ"/>
        </w:rPr>
        <w:t>, металдардың химиялық белсенділігін салыстыру</w:t>
      </w:r>
      <w:r w:rsidR="00450208" w:rsidRPr="00D77050">
        <w:rPr>
          <w:sz w:val="28"/>
          <w:szCs w:val="28"/>
          <w:lang w:val="kk-KZ"/>
        </w:rPr>
        <w:t>», «</w:t>
      </w:r>
      <w:r w:rsidR="00565AA2" w:rsidRPr="00D77050">
        <w:rPr>
          <w:sz w:val="28"/>
          <w:szCs w:val="28"/>
          <w:lang w:val="kk-KZ"/>
        </w:rPr>
        <w:t>Сілтілік және сілтілік-жер мет</w:t>
      </w:r>
      <w:r w:rsidR="00450208" w:rsidRPr="00D77050">
        <w:rPr>
          <w:sz w:val="28"/>
          <w:szCs w:val="28"/>
          <w:lang w:val="kk-KZ"/>
        </w:rPr>
        <w:t>алдары тұздарының жалынды бояуы», «</w:t>
      </w:r>
      <w:r w:rsidR="00565AA2" w:rsidRPr="00D77050">
        <w:rPr>
          <w:sz w:val="28"/>
          <w:szCs w:val="28"/>
          <w:lang w:val="kk-KZ"/>
        </w:rPr>
        <w:t>Әксуын әзірлеу, оның көмі</w:t>
      </w:r>
      <w:r w:rsidR="00450208" w:rsidRPr="00D77050">
        <w:rPr>
          <w:sz w:val="28"/>
          <w:szCs w:val="28"/>
          <w:lang w:val="kk-KZ"/>
        </w:rPr>
        <w:t>ртек (ІV) оксидімен әрекеттесуі»;</w:t>
      </w:r>
    </w:p>
    <w:p w:rsidR="00450208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1 </w:t>
      </w:r>
      <w:r w:rsidR="00196675" w:rsidRPr="00D77050">
        <w:rPr>
          <w:sz w:val="28"/>
          <w:szCs w:val="28"/>
          <w:lang w:val="kk-KZ"/>
        </w:rPr>
        <w:t>п</w:t>
      </w:r>
      <w:r w:rsidR="00565AA2" w:rsidRPr="00D77050">
        <w:rPr>
          <w:sz w:val="28"/>
          <w:szCs w:val="28"/>
          <w:lang w:val="kk-KZ"/>
        </w:rPr>
        <w:t>рактикалық жұ</w:t>
      </w:r>
      <w:r w:rsidR="00D747E8" w:rsidRPr="00D77050">
        <w:rPr>
          <w:sz w:val="28"/>
          <w:szCs w:val="28"/>
          <w:lang w:val="kk-KZ"/>
        </w:rPr>
        <w:t>мыс</w:t>
      </w:r>
      <w:r w:rsidR="00450208" w:rsidRPr="00D77050">
        <w:rPr>
          <w:sz w:val="28"/>
          <w:szCs w:val="28"/>
          <w:lang w:val="kk-KZ"/>
        </w:rPr>
        <w:t xml:space="preserve"> </w:t>
      </w:r>
      <w:r w:rsidR="00731698" w:rsidRPr="00D77050">
        <w:rPr>
          <w:sz w:val="28"/>
          <w:szCs w:val="28"/>
          <w:lang w:val="kk-KZ"/>
        </w:rPr>
        <w:t>«</w:t>
      </w:r>
      <w:r w:rsidR="00565AA2" w:rsidRPr="00D77050">
        <w:rPr>
          <w:sz w:val="28"/>
          <w:szCs w:val="28"/>
          <w:lang w:val="kk-KZ"/>
        </w:rPr>
        <w:t>«</w:t>
      </w:r>
      <w:r w:rsidR="00481701" w:rsidRPr="00D77050">
        <w:rPr>
          <w:sz w:val="28"/>
          <w:szCs w:val="28"/>
          <w:lang w:val="kk-KZ"/>
        </w:rPr>
        <w:t>Негізгі топша м</w:t>
      </w:r>
      <w:r w:rsidR="00565AA2" w:rsidRPr="00D77050">
        <w:rPr>
          <w:sz w:val="28"/>
          <w:szCs w:val="28"/>
          <w:lang w:val="kk-KZ"/>
        </w:rPr>
        <w:t>еталдар</w:t>
      </w:r>
      <w:r w:rsidR="00481701" w:rsidRPr="00D77050">
        <w:rPr>
          <w:sz w:val="28"/>
          <w:szCs w:val="28"/>
          <w:lang w:val="kk-KZ"/>
        </w:rPr>
        <w:t>ы</w:t>
      </w:r>
      <w:r w:rsidR="00565AA2" w:rsidRPr="00D77050">
        <w:rPr>
          <w:sz w:val="28"/>
          <w:szCs w:val="28"/>
          <w:lang w:val="kk-KZ"/>
        </w:rPr>
        <w:t>» тақырыбына эксперименттік есептер шешу</w:t>
      </w:r>
      <w:r w:rsidR="00450208" w:rsidRPr="00D77050">
        <w:rPr>
          <w:sz w:val="28"/>
          <w:szCs w:val="28"/>
          <w:lang w:val="kk-KZ"/>
        </w:rPr>
        <w:t>»</w:t>
      </w:r>
      <w:r w:rsidR="00565AA2" w:rsidRPr="00D77050">
        <w:rPr>
          <w:sz w:val="28"/>
          <w:szCs w:val="28"/>
          <w:lang w:val="kk-KZ"/>
        </w:rPr>
        <w:t>.</w:t>
      </w:r>
    </w:p>
    <w:p w:rsidR="00565AA2" w:rsidRPr="00D77050" w:rsidRDefault="00450208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</w:t>
      </w:r>
      <w:r w:rsidR="007E4350" w:rsidRPr="00D77050">
        <w:rPr>
          <w:sz w:val="28"/>
          <w:szCs w:val="28"/>
          <w:lang w:val="kk-KZ"/>
        </w:rPr>
        <w:t>6</w:t>
      </w:r>
      <w:r w:rsidRPr="00D77050">
        <w:rPr>
          <w:sz w:val="28"/>
          <w:szCs w:val="28"/>
          <w:lang w:val="kk-KZ"/>
        </w:rPr>
        <w:t xml:space="preserve">. </w:t>
      </w:r>
      <w:r w:rsidR="00565AA2" w:rsidRPr="00D77050">
        <w:rPr>
          <w:sz w:val="28"/>
          <w:szCs w:val="28"/>
          <w:lang w:val="kk-KZ"/>
        </w:rPr>
        <w:t>Маңызды d-элементтер және олардың қосылыстары</w:t>
      </w: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(8 сағат)</w:t>
      </w:r>
      <w:r w:rsidRPr="00D77050">
        <w:rPr>
          <w:sz w:val="28"/>
          <w:szCs w:val="28"/>
          <w:lang w:val="kk-KZ"/>
        </w:rPr>
        <w:t>:</w:t>
      </w:r>
    </w:p>
    <w:p w:rsidR="006344C0" w:rsidRPr="00D77050" w:rsidRDefault="00565AA2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>d-элементтердің периодтық жүйедегі ор</w:t>
      </w:r>
      <w:r w:rsidR="00450208" w:rsidRPr="00D77050">
        <w:rPr>
          <w:sz w:val="28"/>
          <w:szCs w:val="28"/>
          <w:lang w:val="kk-KZ"/>
        </w:rPr>
        <w:t>ны, атом құрылысының ерекшелігі;</w:t>
      </w:r>
    </w:p>
    <w:p w:rsidR="00450208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ыс, мырыш, темір, хромның табиғатта таралуы</w:t>
      </w:r>
      <w:r w:rsidR="006344C0" w:rsidRPr="00D77050">
        <w:rPr>
          <w:sz w:val="28"/>
          <w:szCs w:val="28"/>
          <w:lang w:val="kk-KZ"/>
        </w:rPr>
        <w:t>, алынуы, физикалық және химиялық қасиеттері</w:t>
      </w:r>
      <w:r w:rsidRPr="00D77050">
        <w:rPr>
          <w:sz w:val="28"/>
          <w:szCs w:val="28"/>
          <w:lang w:val="kk-KZ"/>
        </w:rPr>
        <w:t>;</w:t>
      </w:r>
    </w:p>
    <w:p w:rsidR="006344C0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ыс, мырыш, темір, хромның маңызды қосылыстары (оксидтері, гидр</w:t>
      </w:r>
      <w:r w:rsidRPr="00D77050">
        <w:rPr>
          <w:sz w:val="28"/>
          <w:szCs w:val="28"/>
          <w:lang w:val="kk-KZ"/>
        </w:rPr>
        <w:t>оксидтері), олардың қасиеттері;</w:t>
      </w:r>
    </w:p>
    <w:p w:rsidR="006344C0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6344C0" w:rsidRPr="00D77050">
        <w:rPr>
          <w:sz w:val="28"/>
          <w:szCs w:val="28"/>
          <w:lang w:val="kk-KZ"/>
        </w:rPr>
        <w:t>ыс, мырыш, темір, хром және олардың қосылыстары</w:t>
      </w:r>
      <w:r w:rsidRPr="00D77050">
        <w:rPr>
          <w:sz w:val="28"/>
          <w:szCs w:val="28"/>
          <w:lang w:val="kk-KZ"/>
        </w:rPr>
        <w:t>ның Қазақстандағы кен орындары;</w:t>
      </w:r>
    </w:p>
    <w:p w:rsidR="00565AA2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оррозия, оның түрлері мен</w:t>
      </w:r>
      <w:r w:rsidRPr="00D77050">
        <w:rPr>
          <w:sz w:val="28"/>
          <w:szCs w:val="28"/>
          <w:lang w:val="kk-KZ"/>
        </w:rPr>
        <w:t xml:space="preserve"> коррозияның алдын алу шаралары;</w:t>
      </w:r>
    </w:p>
    <w:p w:rsidR="00795527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>уыр металдардың өндірісте қолданылуы, тірі ағзалар тіршілігінд</w:t>
      </w:r>
      <w:r w:rsidRPr="00D77050">
        <w:rPr>
          <w:sz w:val="28"/>
          <w:szCs w:val="28"/>
          <w:lang w:val="kk-KZ"/>
        </w:rPr>
        <w:t>егі олардың биологиялық маңызы;</w:t>
      </w:r>
    </w:p>
    <w:p w:rsidR="00565AA2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андық есептер</w:t>
      </w:r>
      <w:r w:rsidR="00795527" w:rsidRPr="00D77050">
        <w:rPr>
          <w:sz w:val="28"/>
          <w:szCs w:val="28"/>
          <w:lang w:val="kk-KZ"/>
        </w:rPr>
        <w:t>:</w:t>
      </w:r>
    </w:p>
    <w:p w:rsidR="00795527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еталдар қатысуымен жүретін химиялық реакциялар теңдеуі бойынша (құрамында қоспасы бар реагенттер, теориялық мүмкіндікпен салыстырғандағы практикалық шығымның массалық үлесі) есептеулер.</w:t>
      </w:r>
    </w:p>
    <w:p w:rsidR="00565AA2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 6</w:t>
      </w:r>
      <w:r>
        <w:rPr>
          <w:sz w:val="28"/>
          <w:szCs w:val="28"/>
          <w:lang w:val="kk-KZ"/>
        </w:rPr>
        <w:t xml:space="preserve"> </w:t>
      </w:r>
      <w:r w:rsidR="00795527"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өрсетілімдер</w:t>
      </w:r>
      <w:r w:rsidR="00795527" w:rsidRPr="00D77050">
        <w:rPr>
          <w:sz w:val="28"/>
          <w:szCs w:val="28"/>
          <w:lang w:val="kk-KZ"/>
        </w:rPr>
        <w:t>:</w:t>
      </w:r>
    </w:p>
    <w:p w:rsidR="00450208" w:rsidRPr="00D77050" w:rsidRDefault="00450208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</w:t>
      </w:r>
      <w:r w:rsidR="00565AA2" w:rsidRPr="00D77050">
        <w:rPr>
          <w:sz w:val="28"/>
          <w:szCs w:val="28"/>
          <w:lang w:val="kk-KZ"/>
        </w:rPr>
        <w:t>емір (ІІ), (ІІІ), мыс (ІІ), мырыш</w:t>
      </w:r>
      <w:r w:rsidRPr="00D77050">
        <w:rPr>
          <w:sz w:val="28"/>
          <w:szCs w:val="28"/>
          <w:lang w:val="kk-KZ"/>
        </w:rPr>
        <w:t>, хром (ІІІ) гидроксидтерін алу;</w:t>
      </w:r>
    </w:p>
    <w:p w:rsidR="00795527" w:rsidRPr="00D77050" w:rsidRDefault="00450208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қ</w:t>
      </w:r>
      <w:r w:rsidR="00565AA2" w:rsidRPr="00D77050">
        <w:rPr>
          <w:sz w:val="28"/>
          <w:szCs w:val="28"/>
          <w:lang w:val="kk-KZ"/>
        </w:rPr>
        <w:t>ышқыл мен сілтіні</w:t>
      </w:r>
      <w:r w:rsidRPr="00D77050">
        <w:rPr>
          <w:sz w:val="28"/>
          <w:szCs w:val="28"/>
          <w:lang w:val="kk-KZ"/>
        </w:rPr>
        <w:t>ң гидроксидтерге әсерін зерттеу;</w:t>
      </w:r>
    </w:p>
    <w:p w:rsidR="00795527" w:rsidRPr="00D77050" w:rsidRDefault="00565AA2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лабораториялық тәжірибе</w:t>
      </w:r>
      <w:r w:rsidR="00450208" w:rsidRPr="00D77050">
        <w:rPr>
          <w:sz w:val="28"/>
          <w:szCs w:val="28"/>
          <w:lang w:val="kk-KZ"/>
        </w:rPr>
        <w:t xml:space="preserve"> №7 «</w:t>
      </w:r>
      <w:r w:rsidRPr="00D77050">
        <w:rPr>
          <w:sz w:val="28"/>
          <w:szCs w:val="28"/>
          <w:lang w:val="kk-KZ"/>
        </w:rPr>
        <w:t>Сu</w:t>
      </w:r>
      <w:r w:rsidRPr="00D77050">
        <w:rPr>
          <w:sz w:val="28"/>
          <w:szCs w:val="28"/>
          <w:vertAlign w:val="superscript"/>
          <w:lang w:val="kk-KZ"/>
        </w:rPr>
        <w:t>2+</w:t>
      </w:r>
      <w:r w:rsidRPr="00D77050">
        <w:rPr>
          <w:sz w:val="28"/>
          <w:szCs w:val="28"/>
          <w:lang w:val="kk-KZ"/>
        </w:rPr>
        <w:t>, Fe</w:t>
      </w:r>
      <w:r w:rsidRPr="00D77050">
        <w:rPr>
          <w:sz w:val="28"/>
          <w:szCs w:val="28"/>
          <w:vertAlign w:val="superscript"/>
          <w:lang w:val="kk-KZ"/>
        </w:rPr>
        <w:t>2+</w:t>
      </w:r>
      <w:r w:rsidRPr="00D77050">
        <w:rPr>
          <w:sz w:val="28"/>
          <w:szCs w:val="28"/>
          <w:lang w:val="kk-KZ"/>
        </w:rPr>
        <w:t>, Fe</w:t>
      </w:r>
      <w:r w:rsidRPr="00D77050">
        <w:rPr>
          <w:sz w:val="28"/>
          <w:szCs w:val="28"/>
          <w:vertAlign w:val="superscript"/>
          <w:lang w:val="kk-KZ"/>
        </w:rPr>
        <w:t>3+</w:t>
      </w:r>
      <w:r w:rsidRPr="00D77050">
        <w:rPr>
          <w:sz w:val="28"/>
          <w:szCs w:val="28"/>
          <w:lang w:val="kk-KZ"/>
        </w:rPr>
        <w:t>, Zn</w:t>
      </w:r>
      <w:r w:rsidRPr="00D77050">
        <w:rPr>
          <w:sz w:val="28"/>
          <w:szCs w:val="28"/>
          <w:vertAlign w:val="superscript"/>
          <w:lang w:val="kk-KZ"/>
        </w:rPr>
        <w:t>2</w:t>
      </w:r>
      <w:r w:rsidR="00176239" w:rsidRPr="00D77050">
        <w:rPr>
          <w:sz w:val="28"/>
          <w:szCs w:val="28"/>
          <w:vertAlign w:val="superscript"/>
          <w:lang w:val="kk-KZ"/>
        </w:rPr>
        <w:t>+</w:t>
      </w:r>
      <w:r w:rsidR="00450208" w:rsidRPr="00D77050">
        <w:rPr>
          <w:sz w:val="28"/>
          <w:szCs w:val="28"/>
          <w:lang w:val="kk-KZ"/>
        </w:rPr>
        <w:t xml:space="preserve"> иондарын сапалық анықтау»;</w:t>
      </w:r>
    </w:p>
    <w:p w:rsidR="00795527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2 </w:t>
      </w:r>
      <w:r w:rsidR="00565AA2" w:rsidRPr="00D77050">
        <w:rPr>
          <w:sz w:val="28"/>
          <w:szCs w:val="28"/>
          <w:lang w:val="kk-KZ"/>
        </w:rPr>
        <w:t>практикалық жұмыс</w:t>
      </w:r>
      <w:r w:rsidR="00450208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«</w:t>
      </w:r>
      <w:r w:rsidR="00481701" w:rsidRPr="00D77050">
        <w:rPr>
          <w:sz w:val="28"/>
          <w:szCs w:val="28"/>
          <w:lang w:val="kk-KZ"/>
        </w:rPr>
        <w:t>Қосымша топша м</w:t>
      </w:r>
      <w:r w:rsidR="00565AA2" w:rsidRPr="00D77050">
        <w:rPr>
          <w:sz w:val="28"/>
          <w:szCs w:val="28"/>
          <w:lang w:val="kk-KZ"/>
        </w:rPr>
        <w:t>еталдар</w:t>
      </w:r>
      <w:r w:rsidR="00481701" w:rsidRPr="00D77050">
        <w:rPr>
          <w:sz w:val="28"/>
          <w:szCs w:val="28"/>
          <w:lang w:val="kk-KZ"/>
        </w:rPr>
        <w:t>ы</w:t>
      </w:r>
      <w:r w:rsidR="00565AA2" w:rsidRPr="00D77050">
        <w:rPr>
          <w:sz w:val="28"/>
          <w:szCs w:val="28"/>
          <w:lang w:val="kk-KZ"/>
        </w:rPr>
        <w:t>» тақырыбын</w:t>
      </w:r>
      <w:r w:rsidR="00450208" w:rsidRPr="00D77050">
        <w:rPr>
          <w:sz w:val="28"/>
          <w:szCs w:val="28"/>
          <w:lang w:val="kk-KZ"/>
        </w:rPr>
        <w:t>а эксперименттік есептер шығару»;</w:t>
      </w:r>
    </w:p>
    <w:p w:rsidR="00795527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3 </w:t>
      </w:r>
      <w:r w:rsidR="00450208" w:rsidRPr="00D77050">
        <w:rPr>
          <w:sz w:val="28"/>
          <w:szCs w:val="28"/>
          <w:lang w:val="kk-KZ"/>
        </w:rPr>
        <w:t>бақылау жұмысы «</w:t>
      </w:r>
      <w:r w:rsidR="00565AA2" w:rsidRPr="00D77050">
        <w:rPr>
          <w:sz w:val="28"/>
          <w:szCs w:val="28"/>
          <w:lang w:val="kk-KZ"/>
        </w:rPr>
        <w:t>Тақырыптық білім тексеру</w:t>
      </w:r>
      <w:r w:rsidR="00450208" w:rsidRPr="00D77050">
        <w:rPr>
          <w:sz w:val="28"/>
          <w:szCs w:val="28"/>
          <w:lang w:val="kk-KZ"/>
        </w:rPr>
        <w:t>»</w:t>
      </w:r>
      <w:r w:rsidR="00565AA2" w:rsidRPr="00D77050">
        <w:rPr>
          <w:sz w:val="28"/>
          <w:szCs w:val="28"/>
          <w:lang w:val="kk-KZ"/>
        </w:rPr>
        <w:t>.</w:t>
      </w:r>
    </w:p>
    <w:p w:rsidR="00565AA2" w:rsidRPr="00D77050" w:rsidRDefault="00450208" w:rsidP="00042876">
      <w:pPr>
        <w:tabs>
          <w:tab w:val="left" w:pos="993"/>
        </w:tabs>
        <w:ind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</w:t>
      </w:r>
      <w:r w:rsidR="007E4350" w:rsidRPr="00D77050">
        <w:rPr>
          <w:sz w:val="28"/>
          <w:szCs w:val="28"/>
          <w:lang w:val="kk-KZ"/>
        </w:rPr>
        <w:t>7</w:t>
      </w:r>
      <w:r w:rsidRPr="00D77050">
        <w:rPr>
          <w:sz w:val="28"/>
          <w:szCs w:val="28"/>
          <w:lang w:val="kk-KZ"/>
        </w:rPr>
        <w:t xml:space="preserve">. </w:t>
      </w:r>
      <w:r w:rsidR="00565AA2" w:rsidRPr="00D77050">
        <w:rPr>
          <w:sz w:val="28"/>
          <w:szCs w:val="28"/>
          <w:lang w:val="kk-KZ"/>
        </w:rPr>
        <w:t>Маңызды p-элементтер және олардың қосылыстары</w:t>
      </w: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(10 сағат)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имиялық элементтердің периодтық жүйесіндегі р-элементтердің орны, олардың атом құрылыс</w:t>
      </w:r>
      <w:r w:rsidRPr="00D77050">
        <w:rPr>
          <w:sz w:val="28"/>
          <w:szCs w:val="28"/>
          <w:lang w:val="kk-KZ"/>
        </w:rPr>
        <w:t>ының ерекшеліктері;</w:t>
      </w:r>
    </w:p>
    <w:p w:rsidR="00450208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алюминий және оның қосылыстары;</w:t>
      </w:r>
    </w:p>
    <w:p w:rsidR="00565AA2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 xml:space="preserve">люминий, оның оксиді </w:t>
      </w:r>
      <w:r w:rsidRPr="00D77050">
        <w:rPr>
          <w:sz w:val="28"/>
          <w:szCs w:val="28"/>
          <w:lang w:val="kk-KZ"/>
        </w:rPr>
        <w:t>мен гидроксидінің амфотерлілігі;</w:t>
      </w:r>
    </w:p>
    <w:p w:rsidR="00DA37F3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б</w:t>
      </w:r>
      <w:r w:rsidR="00DA37F3" w:rsidRPr="00D77050">
        <w:rPr>
          <w:sz w:val="28"/>
          <w:szCs w:val="28"/>
          <w:lang w:val="kk-KZ"/>
        </w:rPr>
        <w:t>ейметал</w:t>
      </w:r>
      <w:r w:rsidR="00992F4F" w:rsidRPr="00D77050">
        <w:rPr>
          <w:sz w:val="28"/>
          <w:szCs w:val="28"/>
          <w:lang w:val="kk-KZ"/>
        </w:rPr>
        <w:t>дар мен олардың қ</w:t>
      </w:r>
      <w:r w:rsidRPr="00D77050">
        <w:rPr>
          <w:sz w:val="28"/>
          <w:szCs w:val="28"/>
          <w:lang w:val="kk-KZ"/>
        </w:rPr>
        <w:t>осылыстарының жалпы сипаттамасы;</w:t>
      </w:r>
    </w:p>
    <w:p w:rsidR="00450208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өміртек және оның қ</w:t>
      </w:r>
      <w:r w:rsidRPr="00D77050">
        <w:rPr>
          <w:sz w:val="28"/>
          <w:szCs w:val="28"/>
          <w:lang w:val="kk-KZ"/>
        </w:rPr>
        <w:t>осылыстары, олардың қасиеттері, к</w:t>
      </w:r>
      <w:r w:rsidR="00565AA2" w:rsidRPr="00D77050">
        <w:rPr>
          <w:sz w:val="28"/>
          <w:szCs w:val="28"/>
          <w:lang w:val="kk-KZ"/>
        </w:rPr>
        <w:t xml:space="preserve">ремний және оның қосылыстары, олардың </w:t>
      </w:r>
      <w:r w:rsidRPr="00D77050">
        <w:rPr>
          <w:sz w:val="28"/>
          <w:szCs w:val="28"/>
          <w:lang w:val="kk-KZ"/>
        </w:rPr>
        <w:t>қасиеттері, алынуы, қолданылуы;</w:t>
      </w:r>
    </w:p>
    <w:p w:rsidR="00565AA2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арбонат-, си</w:t>
      </w:r>
      <w:r w:rsidRPr="00D77050">
        <w:rPr>
          <w:sz w:val="28"/>
          <w:szCs w:val="28"/>
          <w:lang w:val="kk-KZ"/>
        </w:rPr>
        <w:t>ликат- иондарды сапалық анықтау;</w:t>
      </w:r>
    </w:p>
    <w:p w:rsidR="00450208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>зот, фосфор және олардың о</w:t>
      </w:r>
      <w:r w:rsidRPr="00D77050">
        <w:rPr>
          <w:sz w:val="28"/>
          <w:szCs w:val="28"/>
          <w:lang w:val="kk-KZ"/>
        </w:rPr>
        <w:t>ттекті қосылыстары, қасиеттері;</w:t>
      </w:r>
    </w:p>
    <w:p w:rsidR="00992F4F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>мми</w:t>
      </w:r>
      <w:r w:rsidRPr="00D77050">
        <w:rPr>
          <w:sz w:val="28"/>
          <w:szCs w:val="28"/>
          <w:lang w:val="kk-KZ"/>
        </w:rPr>
        <w:t>ак, аммоний тұздары, қасиеттері;</w:t>
      </w:r>
    </w:p>
    <w:p w:rsidR="00992F4F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ұйытылған және конценте</w:t>
      </w:r>
      <w:r w:rsidRPr="00D77050">
        <w:rPr>
          <w:sz w:val="28"/>
          <w:szCs w:val="28"/>
          <w:lang w:val="kk-KZ"/>
        </w:rPr>
        <w:t>рлі азот қышқылының қасиеттері;</w:t>
      </w:r>
    </w:p>
    <w:p w:rsidR="00992F4F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нитраттар, н</w:t>
      </w:r>
      <w:r w:rsidR="00992F4F" w:rsidRPr="00D77050">
        <w:rPr>
          <w:sz w:val="28"/>
          <w:szCs w:val="28"/>
          <w:lang w:val="kk-KZ"/>
        </w:rPr>
        <w:t>итрат-ионын ан</w:t>
      </w:r>
      <w:r w:rsidRPr="00D77050">
        <w:rPr>
          <w:sz w:val="28"/>
          <w:szCs w:val="28"/>
          <w:lang w:val="kk-KZ"/>
        </w:rPr>
        <w:t>ықтау;</w:t>
      </w:r>
    </w:p>
    <w:p w:rsidR="00565AA2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992F4F" w:rsidRPr="00D77050">
        <w:rPr>
          <w:sz w:val="28"/>
          <w:szCs w:val="28"/>
          <w:lang w:val="kk-KZ"/>
        </w:rPr>
        <w:t>үкір</w:t>
      </w:r>
      <w:r w:rsidRPr="00D77050">
        <w:rPr>
          <w:sz w:val="28"/>
          <w:szCs w:val="28"/>
          <w:lang w:val="kk-KZ"/>
        </w:rPr>
        <w:t>т және оның оксиді мен қышқылы, с</w:t>
      </w:r>
      <w:r w:rsidR="00565AA2" w:rsidRPr="00D77050">
        <w:rPr>
          <w:sz w:val="28"/>
          <w:szCs w:val="28"/>
          <w:lang w:val="kk-KZ"/>
        </w:rPr>
        <w:t>ұйытылған және концентрлі күкірт қышқылының қасиеттері, с</w:t>
      </w:r>
      <w:r w:rsidRPr="00D77050">
        <w:rPr>
          <w:sz w:val="28"/>
          <w:szCs w:val="28"/>
          <w:lang w:val="kk-KZ"/>
        </w:rPr>
        <w:t>ульфаттар, олардың қасиеттері, сульфат-ионды сапалық анықтау;</w:t>
      </w:r>
    </w:p>
    <w:p w:rsidR="00992F4F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г</w:t>
      </w:r>
      <w:r w:rsidR="00565AA2" w:rsidRPr="00D77050">
        <w:rPr>
          <w:sz w:val="28"/>
          <w:szCs w:val="28"/>
          <w:lang w:val="kk-KZ"/>
        </w:rPr>
        <w:t>алогендер, химиялық элементтердің периодтық жүйесіндегі орн</w:t>
      </w:r>
      <w:r w:rsidRPr="00D77050">
        <w:rPr>
          <w:sz w:val="28"/>
          <w:szCs w:val="28"/>
          <w:lang w:val="kk-KZ"/>
        </w:rPr>
        <w:t>ы, салыстырмалы сипаттамалары. х</w:t>
      </w:r>
      <w:r w:rsidR="00565AA2" w:rsidRPr="00D77050">
        <w:rPr>
          <w:sz w:val="28"/>
          <w:szCs w:val="28"/>
          <w:lang w:val="kk-KZ"/>
        </w:rPr>
        <w:t>лорсуте</w:t>
      </w:r>
      <w:r w:rsidRPr="00D77050">
        <w:rPr>
          <w:sz w:val="28"/>
          <w:szCs w:val="28"/>
          <w:lang w:val="kk-KZ"/>
        </w:rPr>
        <w:t>к, тұз қышқылы және хлоридтер, хлорид ионды анықтау, а</w:t>
      </w:r>
      <w:r w:rsidR="00565AA2" w:rsidRPr="00D77050">
        <w:rPr>
          <w:sz w:val="28"/>
          <w:szCs w:val="28"/>
          <w:lang w:val="kk-KZ"/>
        </w:rPr>
        <w:t>дам тіршілігі</w:t>
      </w:r>
      <w:r w:rsidRPr="00D77050">
        <w:rPr>
          <w:sz w:val="28"/>
          <w:szCs w:val="28"/>
          <w:lang w:val="kk-KZ"/>
        </w:rPr>
        <w:t>ндегі йодтың биологиялық маңызы;</w:t>
      </w:r>
    </w:p>
    <w:p w:rsidR="004A3D91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й</w:t>
      </w:r>
      <w:r w:rsidR="00565AA2" w:rsidRPr="00D77050">
        <w:rPr>
          <w:sz w:val="28"/>
          <w:szCs w:val="28"/>
          <w:lang w:val="kk-KZ"/>
        </w:rPr>
        <w:t xml:space="preserve">од жетіспеушілігінен туындайтын аурулардан Қазақстан </w:t>
      </w:r>
      <w:r w:rsidRPr="00D77050">
        <w:rPr>
          <w:sz w:val="28"/>
          <w:szCs w:val="28"/>
          <w:lang w:val="kk-KZ"/>
        </w:rPr>
        <w:t>тұрғындарын сақтандыру шаралары,</w:t>
      </w:r>
      <w:r w:rsidR="00565AA2" w:rsidRPr="00D77050">
        <w:rPr>
          <w:sz w:val="28"/>
          <w:szCs w:val="28"/>
          <w:lang w:val="kk-KZ"/>
        </w:rPr>
        <w:t xml:space="preserve"> p-элементтті қосылыстардың Қаз</w:t>
      </w:r>
      <w:r w:rsidRPr="00D77050">
        <w:rPr>
          <w:sz w:val="28"/>
          <w:szCs w:val="28"/>
          <w:lang w:val="kk-KZ"/>
        </w:rPr>
        <w:t xml:space="preserve">ақстандағы маңызды </w:t>
      </w:r>
      <w:r w:rsidRPr="00D77050">
        <w:rPr>
          <w:sz w:val="28"/>
          <w:szCs w:val="28"/>
          <w:lang w:val="kk-KZ"/>
        </w:rPr>
        <w:lastRenderedPageBreak/>
        <w:t>кен орындары, о</w:t>
      </w:r>
      <w:r w:rsidR="00565AA2" w:rsidRPr="00D77050">
        <w:rPr>
          <w:sz w:val="28"/>
          <w:szCs w:val="28"/>
          <w:lang w:val="kk-KZ"/>
        </w:rPr>
        <w:t>ларды өндіру және қолдану кезінде туындайтын экологи</w:t>
      </w:r>
      <w:r w:rsidRPr="00D77050">
        <w:rPr>
          <w:sz w:val="28"/>
          <w:szCs w:val="28"/>
          <w:lang w:val="kk-KZ"/>
        </w:rPr>
        <w:t>ялық проблемаларды шешу жолдары;</w:t>
      </w:r>
    </w:p>
    <w:p w:rsidR="00565AA2" w:rsidRPr="00D77050" w:rsidRDefault="00450208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сандық есептер:</w:t>
      </w:r>
    </w:p>
    <w:p w:rsidR="00565AA2" w:rsidRPr="00D77050" w:rsidRDefault="00450208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б</w:t>
      </w:r>
      <w:r w:rsidR="00565AA2" w:rsidRPr="00D77050">
        <w:rPr>
          <w:sz w:val="28"/>
          <w:szCs w:val="28"/>
          <w:lang w:val="kk-KZ"/>
        </w:rPr>
        <w:t xml:space="preserve">ейметалдар қатысуымен жүретін химиялық реакцияларда газтектес заттардың салыстырмалы тығыздығы, мольдік көлем </w:t>
      </w:r>
      <w:r w:rsidRPr="00D77050">
        <w:rPr>
          <w:sz w:val="28"/>
          <w:szCs w:val="28"/>
          <w:lang w:val="kk-KZ"/>
        </w:rPr>
        <w:t>бойынша жүргізілетін есептеулер;</w:t>
      </w:r>
    </w:p>
    <w:p w:rsidR="004A3D91" w:rsidRPr="00D77050" w:rsidRDefault="00450208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е</w:t>
      </w:r>
      <w:r w:rsidR="00565AA2" w:rsidRPr="00D77050">
        <w:rPr>
          <w:sz w:val="28"/>
          <w:szCs w:val="28"/>
          <w:lang w:val="kk-KZ"/>
        </w:rPr>
        <w:t>рітінді</w:t>
      </w:r>
      <w:r w:rsidR="004C401F" w:rsidRPr="00D77050">
        <w:rPr>
          <w:sz w:val="28"/>
          <w:szCs w:val="28"/>
          <w:lang w:val="kk-KZ"/>
        </w:rPr>
        <w:t>лерге байланысты сандық есептер;</w:t>
      </w:r>
    </w:p>
    <w:p w:rsidR="00565AA2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 7</w:t>
      </w:r>
      <w:r w:rsidR="00C55222">
        <w:rPr>
          <w:sz w:val="28"/>
          <w:szCs w:val="28"/>
          <w:lang w:val="kk-KZ"/>
        </w:rPr>
        <w:t xml:space="preserve"> </w:t>
      </w:r>
      <w:r w:rsidR="004A3D91" w:rsidRPr="00D77050">
        <w:rPr>
          <w:sz w:val="28"/>
          <w:szCs w:val="28"/>
          <w:lang w:val="kk-KZ"/>
        </w:rPr>
        <w:t>к</w:t>
      </w:r>
      <w:r w:rsidR="00B55B78" w:rsidRPr="00D77050">
        <w:rPr>
          <w:sz w:val="28"/>
          <w:szCs w:val="28"/>
          <w:lang w:val="kk-KZ"/>
        </w:rPr>
        <w:t>өрсетілімдер</w:t>
      </w:r>
      <w:r w:rsidR="004A3D91" w:rsidRPr="00D77050">
        <w:rPr>
          <w:sz w:val="28"/>
          <w:szCs w:val="28"/>
          <w:lang w:val="kk-KZ"/>
        </w:rPr>
        <w:t>:</w:t>
      </w:r>
    </w:p>
    <w:p w:rsidR="00565AA2" w:rsidRPr="00D77050" w:rsidRDefault="004C401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 xml:space="preserve">люминий және оның құймалары, силикат, шыны, </w:t>
      </w:r>
      <w:r w:rsidR="00A518FD" w:rsidRPr="00D77050">
        <w:rPr>
          <w:sz w:val="28"/>
          <w:szCs w:val="28"/>
          <w:lang w:val="kk-KZ"/>
        </w:rPr>
        <w:t>жиынтығы</w:t>
      </w:r>
      <w:r w:rsidRPr="00D77050">
        <w:rPr>
          <w:sz w:val="28"/>
          <w:szCs w:val="28"/>
          <w:lang w:val="kk-KZ"/>
        </w:rPr>
        <w:t>;</w:t>
      </w:r>
    </w:p>
    <w:p w:rsidR="00565AA2" w:rsidRPr="00D77050" w:rsidRDefault="004C401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е</w:t>
      </w:r>
      <w:r w:rsidR="00565AA2" w:rsidRPr="00D77050">
        <w:rPr>
          <w:sz w:val="28"/>
          <w:szCs w:val="28"/>
          <w:lang w:val="kk-KZ"/>
        </w:rPr>
        <w:t xml:space="preserve">ріген заттың </w:t>
      </w:r>
      <w:r w:rsidR="00E3213D" w:rsidRPr="00D77050">
        <w:rPr>
          <w:sz w:val="28"/>
          <w:szCs w:val="28"/>
          <w:lang w:val="kk-KZ"/>
        </w:rPr>
        <w:t xml:space="preserve">белсендірілген </w:t>
      </w:r>
      <w:r w:rsidRPr="00D77050">
        <w:rPr>
          <w:sz w:val="28"/>
          <w:szCs w:val="28"/>
          <w:lang w:val="kk-KZ"/>
        </w:rPr>
        <w:t>көмірге сіңірілуі (адсорбция);</w:t>
      </w:r>
    </w:p>
    <w:p w:rsidR="00517C47" w:rsidRPr="00D77050" w:rsidRDefault="004C401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 xml:space="preserve">өміртек (ІV) оксидін алу, оның сумен, </w:t>
      </w:r>
      <w:r w:rsidRPr="00D77050">
        <w:rPr>
          <w:sz w:val="28"/>
          <w:szCs w:val="28"/>
          <w:lang w:val="kk-KZ"/>
        </w:rPr>
        <w:t>сілті ерітіндісімен әрекеттесуі;</w:t>
      </w:r>
    </w:p>
    <w:p w:rsidR="00FA75E0" w:rsidRPr="00D77050" w:rsidRDefault="00565AA2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лабораториялық тәжірибе</w:t>
      </w:r>
      <w:r w:rsidR="00C663B9" w:rsidRPr="00D77050">
        <w:rPr>
          <w:sz w:val="28"/>
          <w:szCs w:val="28"/>
          <w:lang w:val="kk-KZ"/>
        </w:rPr>
        <w:t xml:space="preserve"> </w:t>
      </w:r>
      <w:r w:rsidR="004C401F" w:rsidRPr="00D77050">
        <w:rPr>
          <w:sz w:val="28"/>
          <w:szCs w:val="28"/>
          <w:lang w:val="kk-KZ"/>
        </w:rPr>
        <w:t>№</w:t>
      </w:r>
      <w:r w:rsidR="00C663B9" w:rsidRPr="00D77050">
        <w:rPr>
          <w:sz w:val="28"/>
          <w:szCs w:val="28"/>
          <w:lang w:val="kk-KZ"/>
        </w:rPr>
        <w:t xml:space="preserve"> </w:t>
      </w:r>
      <w:r w:rsidR="004C401F" w:rsidRPr="00D77050">
        <w:rPr>
          <w:sz w:val="28"/>
          <w:szCs w:val="28"/>
          <w:lang w:val="kk-KZ"/>
        </w:rPr>
        <w:t>8</w:t>
      </w:r>
      <w:r w:rsidR="00C663B9" w:rsidRPr="00D77050">
        <w:rPr>
          <w:sz w:val="28"/>
          <w:szCs w:val="28"/>
          <w:lang w:val="kk-KZ"/>
        </w:rPr>
        <w:t xml:space="preserve"> «</w:t>
      </w:r>
      <w:r w:rsidR="00A518FD" w:rsidRPr="00D77050">
        <w:rPr>
          <w:sz w:val="28"/>
          <w:szCs w:val="28"/>
          <w:lang w:val="kk-KZ"/>
        </w:rPr>
        <w:t>Бейорганикалық заттардың кластары</w:t>
      </w:r>
      <w:r w:rsidRPr="00D77050">
        <w:rPr>
          <w:sz w:val="28"/>
          <w:szCs w:val="28"/>
          <w:lang w:val="kk-KZ"/>
        </w:rPr>
        <w:t xml:space="preserve"> арасындағы генетикалық байланыс</w:t>
      </w:r>
      <w:r w:rsidR="00D87789" w:rsidRPr="00D77050">
        <w:rPr>
          <w:sz w:val="28"/>
          <w:szCs w:val="28"/>
          <w:lang w:val="kk-KZ"/>
        </w:rPr>
        <w:t xml:space="preserve">. </w:t>
      </w:r>
      <w:r w:rsidRPr="00D77050">
        <w:rPr>
          <w:sz w:val="28"/>
          <w:szCs w:val="28"/>
          <w:lang w:val="kk-KZ"/>
        </w:rPr>
        <w:t>Ортофосфор қышқылы мен фо</w:t>
      </w:r>
      <w:r w:rsidR="00C663B9" w:rsidRPr="00D77050">
        <w:rPr>
          <w:sz w:val="28"/>
          <w:szCs w:val="28"/>
          <w:lang w:val="kk-KZ"/>
        </w:rPr>
        <w:t>сфаттардың қасиеттерімен танысу</w:t>
      </w:r>
      <w:r w:rsidR="00D87789" w:rsidRPr="00D77050">
        <w:rPr>
          <w:sz w:val="28"/>
          <w:szCs w:val="28"/>
          <w:lang w:val="kk-KZ"/>
        </w:rPr>
        <w:t xml:space="preserve">. </w:t>
      </w:r>
      <w:r w:rsidRPr="00D77050">
        <w:rPr>
          <w:sz w:val="28"/>
          <w:szCs w:val="28"/>
          <w:lang w:val="kk-KZ"/>
        </w:rPr>
        <w:t>Йод ерітіндісінің крахмалға әсері</w:t>
      </w:r>
      <w:r w:rsidR="00C663B9" w:rsidRPr="00D77050">
        <w:rPr>
          <w:sz w:val="28"/>
          <w:szCs w:val="28"/>
          <w:lang w:val="kk-KZ"/>
        </w:rPr>
        <w:t>»;</w:t>
      </w:r>
    </w:p>
    <w:p w:rsidR="00C663B9" w:rsidRPr="00D77050" w:rsidRDefault="003D7129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3 </w:t>
      </w:r>
      <w:r w:rsidR="00565AA2" w:rsidRPr="00D77050">
        <w:rPr>
          <w:sz w:val="28"/>
          <w:szCs w:val="28"/>
          <w:lang w:val="kk-KZ"/>
        </w:rPr>
        <w:t>практикалық жұмыс</w:t>
      </w:r>
      <w:r w:rsidR="00C663B9" w:rsidRPr="00D77050">
        <w:rPr>
          <w:sz w:val="28"/>
          <w:szCs w:val="28"/>
          <w:lang w:val="kk-KZ"/>
        </w:rPr>
        <w:t>:</w:t>
      </w:r>
    </w:p>
    <w:p w:rsidR="00E54159" w:rsidRPr="00D77050" w:rsidRDefault="00C663B9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«</w:t>
      </w:r>
      <w:r w:rsidR="00565AA2" w:rsidRPr="00D77050">
        <w:rPr>
          <w:sz w:val="28"/>
          <w:szCs w:val="28"/>
          <w:lang w:val="kk-KZ"/>
        </w:rPr>
        <w:t>Аммиак алу, оның сулы ерітіндісінің және аммоний тұздарының қасиеттерін зерттеу</w:t>
      </w:r>
      <w:r w:rsidRPr="00D77050">
        <w:rPr>
          <w:sz w:val="28"/>
          <w:szCs w:val="28"/>
          <w:lang w:val="kk-KZ"/>
        </w:rPr>
        <w:t>»;</w:t>
      </w:r>
    </w:p>
    <w:p w:rsidR="003D7129" w:rsidRPr="00D77050" w:rsidRDefault="00C663B9" w:rsidP="003D7129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№4</w:t>
      </w:r>
      <w:r w:rsidR="00C55222">
        <w:rPr>
          <w:sz w:val="28"/>
          <w:szCs w:val="28"/>
          <w:lang w:val="kk-KZ"/>
        </w:rPr>
        <w:t xml:space="preserve"> </w:t>
      </w:r>
      <w:r w:rsidR="003D7129" w:rsidRPr="00D77050">
        <w:rPr>
          <w:sz w:val="28"/>
          <w:szCs w:val="28"/>
          <w:lang w:val="kk-KZ"/>
        </w:rPr>
        <w:t>практикалық жұмыс:</w:t>
      </w:r>
    </w:p>
    <w:p w:rsidR="00285502" w:rsidRPr="00D77050" w:rsidRDefault="00565AA2" w:rsidP="003D7129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«Кейбір аниондарға сапалық реакция» тақырыбына эксперименттік</w:t>
      </w:r>
      <w:r w:rsidR="00C663B9" w:rsidRPr="00D77050">
        <w:rPr>
          <w:sz w:val="28"/>
          <w:szCs w:val="28"/>
          <w:lang w:val="kk-KZ"/>
        </w:rPr>
        <w:t xml:space="preserve"> есептер шығару;</w:t>
      </w:r>
      <w:r w:rsidR="00C55222">
        <w:rPr>
          <w:sz w:val="28"/>
          <w:szCs w:val="28"/>
          <w:lang w:val="kk-KZ"/>
        </w:rPr>
        <w:t xml:space="preserve"> </w:t>
      </w:r>
      <w:r w:rsidR="00DB5843" w:rsidRPr="00D77050">
        <w:rPr>
          <w:sz w:val="28"/>
          <w:szCs w:val="28"/>
          <w:lang w:val="kk-KZ"/>
        </w:rPr>
        <w:t xml:space="preserve">№4 </w:t>
      </w:r>
      <w:r w:rsidR="00DB5843">
        <w:rPr>
          <w:sz w:val="28"/>
          <w:szCs w:val="28"/>
          <w:lang w:val="kk-KZ"/>
        </w:rPr>
        <w:t>бақылау жұмысы</w:t>
      </w:r>
      <w:r w:rsidR="00C663B9" w:rsidRPr="00D77050">
        <w:rPr>
          <w:sz w:val="28"/>
          <w:szCs w:val="28"/>
          <w:lang w:val="kk-KZ"/>
        </w:rPr>
        <w:t xml:space="preserve"> </w:t>
      </w:r>
    </w:p>
    <w:p w:rsidR="00565AA2" w:rsidRPr="00D77050" w:rsidRDefault="00C663B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</w:t>
      </w:r>
      <w:r w:rsidR="00D87789" w:rsidRPr="00D77050">
        <w:rPr>
          <w:sz w:val="28"/>
          <w:szCs w:val="28"/>
          <w:lang w:val="kk-KZ"/>
        </w:rPr>
        <w:t>8</w:t>
      </w:r>
      <w:r w:rsidRPr="00D77050">
        <w:rPr>
          <w:sz w:val="28"/>
          <w:szCs w:val="28"/>
          <w:lang w:val="kk-KZ"/>
        </w:rPr>
        <w:t xml:space="preserve">. </w:t>
      </w:r>
      <w:r w:rsidR="00565AA2" w:rsidRPr="00D77050">
        <w:rPr>
          <w:sz w:val="28"/>
          <w:szCs w:val="28"/>
          <w:lang w:val="kk-KZ"/>
        </w:rPr>
        <w:t>Бейорганикалық заттарды өндіру (</w:t>
      </w:r>
      <w:r w:rsidR="00A518FD" w:rsidRPr="00D77050">
        <w:rPr>
          <w:sz w:val="28"/>
          <w:szCs w:val="28"/>
          <w:lang w:val="kk-KZ"/>
        </w:rPr>
        <w:t>6</w:t>
      </w:r>
      <w:r w:rsidR="00565AA2" w:rsidRPr="00D77050">
        <w:rPr>
          <w:sz w:val="28"/>
          <w:szCs w:val="28"/>
          <w:lang w:val="kk-KZ"/>
        </w:rPr>
        <w:t xml:space="preserve"> сағат)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C663B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еталдар мен бейметалдардың Қазақстандағы негізгі кен орындары, оларды өндіру және өңдеу кезінде туындайтын экологиялық пробле</w:t>
      </w:r>
      <w:r w:rsidRPr="00D77050">
        <w:rPr>
          <w:sz w:val="28"/>
          <w:szCs w:val="28"/>
          <w:lang w:val="kk-KZ"/>
        </w:rPr>
        <w:t>малардан қоршаған ортаны қорғау;</w:t>
      </w:r>
    </w:p>
    <w:p w:rsidR="00565AA2" w:rsidRPr="00D77050" w:rsidRDefault="00C663B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имиялық өнді</w:t>
      </w:r>
      <w:r w:rsidRPr="00D77050">
        <w:rPr>
          <w:sz w:val="28"/>
          <w:szCs w:val="28"/>
          <w:lang w:val="kk-KZ"/>
        </w:rPr>
        <w:t>рістің жалпы ғылыми принциптері;</w:t>
      </w:r>
    </w:p>
    <w:p w:rsidR="00C663B9" w:rsidRPr="00D77050" w:rsidRDefault="00565AA2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Қазақстандағы металлургия өндірісі, түсті және қара металдар </w:t>
      </w:r>
      <w:r w:rsidR="00C663B9" w:rsidRPr="00D77050">
        <w:rPr>
          <w:sz w:val="28"/>
          <w:szCs w:val="28"/>
          <w:lang w:val="kk-KZ"/>
        </w:rPr>
        <w:t>мен олардың құймаларын өндіру;</w:t>
      </w:r>
    </w:p>
    <w:p w:rsidR="002213F1" w:rsidRPr="00D77050" w:rsidRDefault="00C663B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қ</w:t>
      </w:r>
      <w:r w:rsidR="00565AA2" w:rsidRPr="00D77050">
        <w:rPr>
          <w:sz w:val="28"/>
          <w:szCs w:val="28"/>
          <w:lang w:val="kk-KZ"/>
        </w:rPr>
        <w:t>ұймалар, олардың ата</w:t>
      </w:r>
      <w:r w:rsidR="002213F1" w:rsidRPr="00D77050">
        <w:rPr>
          <w:sz w:val="28"/>
          <w:szCs w:val="28"/>
          <w:lang w:val="kk-KZ"/>
        </w:rPr>
        <w:t>уы, құрамы, қасиеті, қолданылуы;</w:t>
      </w:r>
    </w:p>
    <w:p w:rsidR="002213F1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ш</w:t>
      </w:r>
      <w:r w:rsidR="00565AA2" w:rsidRPr="00D77050">
        <w:rPr>
          <w:sz w:val="28"/>
          <w:szCs w:val="28"/>
          <w:lang w:val="kk-KZ"/>
        </w:rPr>
        <w:t>ой</w:t>
      </w:r>
      <w:r w:rsidRPr="00D77050">
        <w:rPr>
          <w:sz w:val="28"/>
          <w:szCs w:val="28"/>
          <w:lang w:val="kk-KZ"/>
        </w:rPr>
        <w:t>ын, болат және алюминий өндіру;</w:t>
      </w:r>
    </w:p>
    <w:p w:rsidR="00A518FD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еталдарды өндірудің электролиз әд</w:t>
      </w:r>
      <w:r w:rsidRPr="00D77050">
        <w:rPr>
          <w:sz w:val="28"/>
          <w:szCs w:val="28"/>
          <w:lang w:val="kk-KZ"/>
        </w:rPr>
        <w:t>ісі (тұз ерітіндісі, балқымасы);</w:t>
      </w:r>
    </w:p>
    <w:p w:rsidR="00565AA2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ж</w:t>
      </w:r>
      <w:r w:rsidR="00565AA2" w:rsidRPr="00D77050">
        <w:rPr>
          <w:sz w:val="28"/>
          <w:szCs w:val="28"/>
          <w:lang w:val="kk-KZ"/>
        </w:rPr>
        <w:t>анасу әд</w:t>
      </w:r>
      <w:r w:rsidRPr="00D77050">
        <w:rPr>
          <w:sz w:val="28"/>
          <w:szCs w:val="28"/>
          <w:lang w:val="kk-KZ"/>
        </w:rPr>
        <w:t xml:space="preserve">ісімен күкірт қышқылын өндіру, аммиак, азот қышқылын өндіру, </w:t>
      </w:r>
      <w:r w:rsidR="00565AA2" w:rsidRPr="00D77050">
        <w:rPr>
          <w:sz w:val="28"/>
          <w:szCs w:val="28"/>
          <w:lang w:val="kk-KZ"/>
        </w:rPr>
        <w:t>Қ</w:t>
      </w:r>
      <w:r w:rsidRPr="00D77050">
        <w:rPr>
          <w:sz w:val="28"/>
          <w:szCs w:val="28"/>
          <w:lang w:val="kk-KZ"/>
        </w:rPr>
        <w:t>азақстандағы силикат өнеркәсібі;</w:t>
      </w:r>
    </w:p>
    <w:p w:rsidR="00A518FD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аңызды азот, ф</w:t>
      </w:r>
      <w:r w:rsidRPr="00D77050">
        <w:rPr>
          <w:sz w:val="28"/>
          <w:szCs w:val="28"/>
          <w:lang w:val="kk-KZ"/>
        </w:rPr>
        <w:t xml:space="preserve">осфор және калий тыңайтқыштары, </w:t>
      </w:r>
      <w:r w:rsidR="00565AA2" w:rsidRPr="00D77050">
        <w:rPr>
          <w:sz w:val="28"/>
          <w:szCs w:val="28"/>
          <w:lang w:val="kk-KZ"/>
        </w:rPr>
        <w:t>Қа</w:t>
      </w:r>
      <w:r w:rsidRPr="00D77050">
        <w:rPr>
          <w:sz w:val="28"/>
          <w:szCs w:val="28"/>
          <w:lang w:val="kk-KZ"/>
        </w:rPr>
        <w:t xml:space="preserve">зақстандағы тыңайтқыш өндірісі, </w:t>
      </w:r>
      <w:r w:rsidR="00565AA2" w:rsidRPr="00D77050">
        <w:rPr>
          <w:sz w:val="28"/>
          <w:szCs w:val="28"/>
          <w:lang w:val="kk-KZ"/>
        </w:rPr>
        <w:t>Қазақстан Республикасындағы химиялық және ме</w:t>
      </w:r>
      <w:r w:rsidRPr="00D77050">
        <w:rPr>
          <w:sz w:val="28"/>
          <w:szCs w:val="28"/>
          <w:lang w:val="kk-KZ"/>
        </w:rPr>
        <w:t>таллургиялық өнеркәсіптің дамуы;</w:t>
      </w:r>
    </w:p>
    <w:p w:rsidR="00A518FD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қ</w:t>
      </w:r>
      <w:r w:rsidR="00565AA2" w:rsidRPr="00D77050">
        <w:rPr>
          <w:sz w:val="28"/>
          <w:szCs w:val="28"/>
          <w:lang w:val="kk-KZ"/>
        </w:rPr>
        <w:t xml:space="preserve">оршаған ортаның химиялық, металлургиялық өндіріс </w:t>
      </w:r>
      <w:r w:rsidRPr="00D77050">
        <w:rPr>
          <w:sz w:val="28"/>
          <w:szCs w:val="28"/>
          <w:lang w:val="kk-KZ"/>
        </w:rPr>
        <w:t>қалдықтарымен ластануымен күрес;</w:t>
      </w:r>
    </w:p>
    <w:p w:rsidR="001B0FC1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 xml:space="preserve">имиялық сауаттылық пен экологиялық мәдениет – ғылыми </w:t>
      </w:r>
      <w:r w:rsidRPr="00D77050">
        <w:rPr>
          <w:sz w:val="28"/>
          <w:szCs w:val="28"/>
          <w:lang w:val="kk-KZ"/>
        </w:rPr>
        <w:t>техникалық прогрестің алғышарты;</w:t>
      </w:r>
    </w:p>
    <w:p w:rsidR="001B0FC1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A518FD" w:rsidRPr="00D77050">
        <w:rPr>
          <w:sz w:val="28"/>
          <w:szCs w:val="28"/>
          <w:lang w:val="kk-KZ"/>
        </w:rPr>
        <w:t>андық есептер</w:t>
      </w:r>
      <w:r w:rsidRPr="00D77050">
        <w:rPr>
          <w:sz w:val="28"/>
          <w:szCs w:val="28"/>
          <w:lang w:val="kk-KZ"/>
        </w:rPr>
        <w:t xml:space="preserve"> «</w:t>
      </w:r>
      <w:r w:rsidR="00565AA2" w:rsidRPr="00D77050">
        <w:rPr>
          <w:sz w:val="28"/>
          <w:szCs w:val="28"/>
          <w:lang w:val="kk-KZ"/>
        </w:rPr>
        <w:t>Технологиялық және экологиялық мазмұнды деңгейлік типтік есептер</w:t>
      </w:r>
      <w:r w:rsidRPr="00D77050">
        <w:rPr>
          <w:sz w:val="28"/>
          <w:szCs w:val="28"/>
          <w:lang w:val="kk-KZ"/>
        </w:rPr>
        <w:t>»;</w:t>
      </w:r>
    </w:p>
    <w:p w:rsidR="00565AA2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 8</w:t>
      </w:r>
      <w:r>
        <w:rPr>
          <w:sz w:val="28"/>
          <w:szCs w:val="28"/>
          <w:lang w:val="kk-KZ"/>
        </w:rPr>
        <w:t xml:space="preserve"> </w:t>
      </w:r>
      <w:r w:rsidR="001B0FC1"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өрсетілімдер</w:t>
      </w:r>
      <w:r w:rsidR="001B0FC1" w:rsidRPr="00D77050">
        <w:rPr>
          <w:sz w:val="28"/>
          <w:szCs w:val="28"/>
          <w:lang w:val="kk-KZ"/>
        </w:rPr>
        <w:t>:</w:t>
      </w:r>
    </w:p>
    <w:p w:rsidR="00565AA2" w:rsidRPr="00D77050" w:rsidRDefault="002213F1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үкірт қышқылын, аммиакты, шойын, болатты және алюмин</w:t>
      </w:r>
      <w:r w:rsidRPr="00D77050">
        <w:rPr>
          <w:sz w:val="28"/>
          <w:szCs w:val="28"/>
          <w:lang w:val="kk-KZ"/>
        </w:rPr>
        <w:t>ийді өнеркәсіпте алу модельдері;</w:t>
      </w:r>
    </w:p>
    <w:p w:rsidR="001B0FC1" w:rsidRPr="00D77050" w:rsidRDefault="002213F1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>тыңайтқыш үлгілері;</w:t>
      </w:r>
    </w:p>
    <w:p w:rsidR="00565AA2" w:rsidRPr="00D77050" w:rsidRDefault="00565AA2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</w:p>
    <w:p w:rsidR="002213F1" w:rsidRPr="00D77050" w:rsidRDefault="00E47597" w:rsidP="00042876">
      <w:pP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  <w:r w:rsidRPr="00E47597">
        <w:rPr>
          <w:b/>
          <w:sz w:val="28"/>
          <w:szCs w:val="28"/>
          <w:lang w:val="kk-KZ"/>
        </w:rPr>
        <w:t>3</w:t>
      </w:r>
      <w:r w:rsidR="00840DBB" w:rsidRPr="00D77050">
        <w:rPr>
          <w:b/>
          <w:sz w:val="28"/>
          <w:szCs w:val="28"/>
          <w:lang w:val="kk-KZ"/>
        </w:rPr>
        <w:t>. Оқу пәнінің 11 сынып оқу пәнінің базалық мазмұны</w:t>
      </w:r>
    </w:p>
    <w:p w:rsidR="00840DBB" w:rsidRPr="00D77050" w:rsidRDefault="00840DBB" w:rsidP="00042876">
      <w:pPr>
        <w:tabs>
          <w:tab w:val="left" w:pos="993"/>
        </w:tabs>
        <w:ind w:firstLine="709"/>
        <w:jc w:val="center"/>
        <w:rPr>
          <w:b/>
          <w:sz w:val="28"/>
          <w:szCs w:val="28"/>
          <w:lang w:val="kk-KZ"/>
        </w:rPr>
      </w:pPr>
    </w:p>
    <w:p w:rsidR="00565AA2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</w:t>
      </w:r>
      <w:r w:rsidR="003434AB" w:rsidRPr="00D77050">
        <w:rPr>
          <w:sz w:val="28"/>
          <w:szCs w:val="28"/>
          <w:lang w:val="kk-KZ"/>
        </w:rPr>
        <w:t>9</w:t>
      </w:r>
      <w:r w:rsidRPr="00D77050">
        <w:rPr>
          <w:sz w:val="28"/>
          <w:szCs w:val="28"/>
          <w:lang w:val="kk-KZ"/>
        </w:rPr>
        <w:t xml:space="preserve">. </w:t>
      </w:r>
      <w:r w:rsidR="00565AA2" w:rsidRPr="00D77050">
        <w:rPr>
          <w:bCs/>
          <w:sz w:val="28"/>
          <w:szCs w:val="28"/>
          <w:lang w:val="kk-KZ"/>
        </w:rPr>
        <w:t>Органикалық химияға кіріспе</w:t>
      </w:r>
      <w:r w:rsidR="00F31D8B">
        <w:rPr>
          <w:bCs/>
          <w:sz w:val="28"/>
          <w:szCs w:val="28"/>
          <w:lang w:val="kk-KZ"/>
        </w:rPr>
        <w:t xml:space="preserve">. </w:t>
      </w:r>
      <w:r w:rsidR="00565AA2" w:rsidRPr="00D77050">
        <w:rPr>
          <w:bCs/>
          <w:sz w:val="28"/>
          <w:szCs w:val="28"/>
          <w:lang w:val="kk-KZ"/>
        </w:rPr>
        <w:t>Органикалық қосылыстардың құрылыс теориясы</w:t>
      </w:r>
      <w:r w:rsidRPr="00D77050">
        <w:rPr>
          <w:bCs/>
          <w:sz w:val="28"/>
          <w:szCs w:val="28"/>
          <w:lang w:val="kk-KZ"/>
        </w:rPr>
        <w:t xml:space="preserve"> </w:t>
      </w:r>
      <w:r w:rsidR="00565AA2" w:rsidRPr="00D77050">
        <w:rPr>
          <w:bCs/>
          <w:sz w:val="28"/>
          <w:szCs w:val="28"/>
          <w:lang w:val="kk-KZ"/>
        </w:rPr>
        <w:t>(8 сағат)</w:t>
      </w:r>
      <w:r w:rsidRPr="00D77050">
        <w:rPr>
          <w:bCs/>
          <w:sz w:val="28"/>
          <w:szCs w:val="28"/>
          <w:lang w:val="kk-KZ"/>
        </w:rPr>
        <w:t>:</w:t>
      </w:r>
    </w:p>
    <w:p w:rsidR="00565AA2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</w:t>
      </w:r>
      <w:r w:rsidR="00565AA2" w:rsidRPr="00D77050">
        <w:rPr>
          <w:sz w:val="28"/>
          <w:szCs w:val="28"/>
          <w:lang w:val="kk-KZ"/>
        </w:rPr>
        <w:t>рганикалық химия – кө</w:t>
      </w:r>
      <w:r w:rsidRPr="00D77050">
        <w:rPr>
          <w:sz w:val="28"/>
          <w:szCs w:val="28"/>
          <w:lang w:val="kk-KZ"/>
        </w:rPr>
        <w:t>міртек қосылыстарының химиясы, к</w:t>
      </w:r>
      <w:r w:rsidR="00565AA2" w:rsidRPr="00D77050">
        <w:rPr>
          <w:sz w:val="28"/>
          <w:szCs w:val="28"/>
          <w:lang w:val="kk-KZ"/>
        </w:rPr>
        <w:t>өміртег</w:t>
      </w:r>
      <w:r w:rsidRPr="00D77050">
        <w:rPr>
          <w:sz w:val="28"/>
          <w:szCs w:val="28"/>
          <w:lang w:val="kk-KZ"/>
        </w:rPr>
        <w:t>і атомы құрлысының ерекшелігі, о</w:t>
      </w:r>
      <w:r w:rsidR="00565AA2" w:rsidRPr="00D77050">
        <w:rPr>
          <w:sz w:val="28"/>
          <w:szCs w:val="28"/>
          <w:lang w:val="kk-KZ"/>
        </w:rPr>
        <w:t>рганикалық қосылыстардағы көміртек атомы орбитальдарының гибридтенуі (sp</w:t>
      </w:r>
      <w:r w:rsidR="00565AA2" w:rsidRPr="00D77050">
        <w:rPr>
          <w:sz w:val="28"/>
          <w:szCs w:val="28"/>
          <w:vertAlign w:val="superscript"/>
          <w:lang w:val="kk-KZ"/>
        </w:rPr>
        <w:t>3</w:t>
      </w:r>
      <w:r w:rsidR="00565AA2" w:rsidRPr="00D77050">
        <w:rPr>
          <w:sz w:val="28"/>
          <w:szCs w:val="28"/>
          <w:lang w:val="kk-KZ"/>
        </w:rPr>
        <w:t>, sp</w:t>
      </w:r>
      <w:r w:rsidR="00565AA2" w:rsidRPr="00D77050">
        <w:rPr>
          <w:sz w:val="28"/>
          <w:szCs w:val="28"/>
          <w:vertAlign w:val="superscript"/>
          <w:lang w:val="kk-KZ"/>
        </w:rPr>
        <w:t>2</w:t>
      </w:r>
      <w:r w:rsidRPr="00D77050">
        <w:rPr>
          <w:sz w:val="28"/>
          <w:szCs w:val="28"/>
          <w:lang w:val="kk-KZ"/>
        </w:rPr>
        <w:t>, sp), м</w:t>
      </w:r>
      <w:r w:rsidR="00565AA2" w:rsidRPr="00D77050">
        <w:rPr>
          <w:sz w:val="28"/>
          <w:szCs w:val="28"/>
          <w:lang w:val="kk-KZ"/>
        </w:rPr>
        <w:t xml:space="preserve">олекулалар </w:t>
      </w:r>
      <w:r w:rsidRPr="00D77050">
        <w:rPr>
          <w:sz w:val="28"/>
          <w:szCs w:val="28"/>
          <w:lang w:val="kk-KZ"/>
        </w:rPr>
        <w:t>пішіні, валенттілік бұрыштары, о</w:t>
      </w:r>
      <w:r w:rsidR="00565AA2" w:rsidRPr="00D77050">
        <w:rPr>
          <w:sz w:val="28"/>
          <w:szCs w:val="28"/>
          <w:lang w:val="kk-KZ"/>
        </w:rPr>
        <w:t>рганикалық қосылыстардағы химиялық байланыс түрі, түзілу ме</w:t>
      </w:r>
      <w:r w:rsidRPr="00D77050">
        <w:rPr>
          <w:sz w:val="28"/>
          <w:szCs w:val="28"/>
          <w:lang w:val="kk-KZ"/>
        </w:rPr>
        <w:t>ханизмі, электрондық табиғаты, к</w:t>
      </w:r>
      <w:r w:rsidR="00565AA2" w:rsidRPr="00D77050">
        <w:rPr>
          <w:sz w:val="28"/>
          <w:szCs w:val="28"/>
          <w:lang w:val="kk-KZ"/>
        </w:rPr>
        <w:t xml:space="preserve">оваленттік байланыс, оның ұзындығы, </w:t>
      </w:r>
      <w:r w:rsidRPr="00D77050">
        <w:rPr>
          <w:sz w:val="28"/>
          <w:szCs w:val="28"/>
          <w:lang w:val="kk-KZ"/>
        </w:rPr>
        <w:t>кеңістіктегі бағыты, энергиясы, σ, π байланыстар, с</w:t>
      </w:r>
      <w:r w:rsidR="00565AA2" w:rsidRPr="00D77050">
        <w:rPr>
          <w:sz w:val="28"/>
          <w:szCs w:val="28"/>
          <w:lang w:val="kk-KZ"/>
        </w:rPr>
        <w:t>ут</w:t>
      </w:r>
      <w:r w:rsidRPr="00D77050">
        <w:rPr>
          <w:sz w:val="28"/>
          <w:szCs w:val="28"/>
          <w:lang w:val="kk-KZ"/>
        </w:rPr>
        <w:t>ектік байланыс;</w:t>
      </w:r>
    </w:p>
    <w:p w:rsidR="00565AA2" w:rsidRPr="00D77050" w:rsidRDefault="00565AA2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А.М. Бутлеровтің органикалық қосылыстардың химиялық құрылысы теор</w:t>
      </w:r>
      <w:r w:rsidR="002213F1" w:rsidRPr="00D77050">
        <w:rPr>
          <w:sz w:val="28"/>
          <w:szCs w:val="28"/>
          <w:lang w:val="kk-KZ"/>
        </w:rPr>
        <w:t>иясы, оның негізгі қағидалары, х</w:t>
      </w:r>
      <w:r w:rsidRPr="00D77050">
        <w:rPr>
          <w:sz w:val="28"/>
          <w:szCs w:val="28"/>
          <w:lang w:val="kk-KZ"/>
        </w:rPr>
        <w:t>имиял</w:t>
      </w:r>
      <w:r w:rsidR="002213F1" w:rsidRPr="00D77050">
        <w:rPr>
          <w:sz w:val="28"/>
          <w:szCs w:val="28"/>
          <w:lang w:val="kk-KZ"/>
        </w:rPr>
        <w:t>ық құрылыс теориясының маңызы, б</w:t>
      </w:r>
      <w:r w:rsidRPr="00D77050">
        <w:rPr>
          <w:sz w:val="28"/>
          <w:szCs w:val="28"/>
          <w:lang w:val="kk-KZ"/>
        </w:rPr>
        <w:t xml:space="preserve">ос радикалдар туралы түсінік және олардың тірі </w:t>
      </w:r>
      <w:r w:rsidR="002213F1" w:rsidRPr="00D77050">
        <w:rPr>
          <w:sz w:val="28"/>
          <w:szCs w:val="28"/>
          <w:lang w:val="kk-KZ"/>
        </w:rPr>
        <w:t>ағзалар тіршілігіндегі маңызы, б</w:t>
      </w:r>
      <w:r w:rsidRPr="00D77050">
        <w:rPr>
          <w:sz w:val="28"/>
          <w:szCs w:val="28"/>
          <w:lang w:val="kk-KZ"/>
        </w:rPr>
        <w:t xml:space="preserve">ейорганикалық және органикалық қосылыстар </w:t>
      </w:r>
      <w:r w:rsidR="002213F1" w:rsidRPr="00D77050">
        <w:rPr>
          <w:sz w:val="28"/>
          <w:szCs w:val="28"/>
          <w:lang w:val="kk-KZ"/>
        </w:rPr>
        <w:t>арасындағы генетикалық байланыс;</w:t>
      </w:r>
    </w:p>
    <w:p w:rsidR="00565AA2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</w:t>
      </w:r>
      <w:r w:rsidR="00565AA2" w:rsidRPr="00D77050">
        <w:rPr>
          <w:sz w:val="28"/>
          <w:szCs w:val="28"/>
          <w:lang w:val="kk-KZ"/>
        </w:rPr>
        <w:t>рганикалық қосылыстарды</w:t>
      </w:r>
      <w:r w:rsidRPr="00D77050">
        <w:rPr>
          <w:sz w:val="28"/>
          <w:szCs w:val="28"/>
          <w:lang w:val="kk-KZ"/>
        </w:rPr>
        <w:t>ң жіктелуі мен номенклатурасы, функционалды топтар, к</w:t>
      </w:r>
      <w:r w:rsidR="00565AA2" w:rsidRPr="00D77050">
        <w:rPr>
          <w:sz w:val="28"/>
          <w:szCs w:val="28"/>
          <w:lang w:val="kk-KZ"/>
        </w:rPr>
        <w:t>өмірсутектер, о</w:t>
      </w:r>
      <w:r w:rsidRPr="00D77050">
        <w:rPr>
          <w:sz w:val="28"/>
          <w:szCs w:val="28"/>
          <w:lang w:val="kk-KZ"/>
        </w:rPr>
        <w:t>ттекті және азотты қосылыстар, г</w:t>
      </w:r>
      <w:r w:rsidR="00565AA2" w:rsidRPr="00D77050">
        <w:rPr>
          <w:sz w:val="28"/>
          <w:szCs w:val="28"/>
          <w:lang w:val="kk-KZ"/>
        </w:rPr>
        <w:t>омология және гомологтар, изомерия жән</w:t>
      </w:r>
      <w:r w:rsidRPr="00D77050">
        <w:rPr>
          <w:sz w:val="28"/>
          <w:szCs w:val="28"/>
          <w:lang w:val="kk-KZ"/>
        </w:rPr>
        <w:t>е изомерлер туралы түсініктер, о</w:t>
      </w:r>
      <w:r w:rsidR="00565AA2" w:rsidRPr="00D77050">
        <w:rPr>
          <w:sz w:val="28"/>
          <w:szCs w:val="28"/>
          <w:lang w:val="kk-KZ"/>
        </w:rPr>
        <w:t>рганикалық қосылыстардың табиға</w:t>
      </w:r>
      <w:r w:rsidRPr="00D77050">
        <w:rPr>
          <w:sz w:val="28"/>
          <w:szCs w:val="28"/>
          <w:lang w:val="kk-KZ"/>
        </w:rPr>
        <w:t>ттағы, адам өміріндегі маңызы, о</w:t>
      </w:r>
      <w:r w:rsidR="00565AA2" w:rsidRPr="00D77050">
        <w:rPr>
          <w:sz w:val="28"/>
          <w:szCs w:val="28"/>
          <w:lang w:val="kk-KZ"/>
        </w:rPr>
        <w:t>рганикалық химияның қалыптасуы мен дамуына Қаза</w:t>
      </w:r>
      <w:r w:rsidRPr="00D77050">
        <w:rPr>
          <w:sz w:val="28"/>
          <w:szCs w:val="28"/>
          <w:lang w:val="kk-KZ"/>
        </w:rPr>
        <w:t>қстан ғалымдарының қосқан үлесі;</w:t>
      </w:r>
    </w:p>
    <w:p w:rsidR="00F45544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з</w:t>
      </w:r>
      <w:r w:rsidR="00565AA2" w:rsidRPr="00D77050">
        <w:rPr>
          <w:sz w:val="28"/>
          <w:szCs w:val="28"/>
          <w:lang w:val="kk-KZ"/>
        </w:rPr>
        <w:t>аттардың құрылысы мен қасиеттерінің өзара байланысы, органикалық қосылы</w:t>
      </w:r>
      <w:r w:rsidRPr="00D77050">
        <w:rPr>
          <w:sz w:val="28"/>
          <w:szCs w:val="28"/>
          <w:lang w:val="kk-KZ"/>
        </w:rPr>
        <w:t>стардың реакцияға түсу қабілеті;</w:t>
      </w:r>
    </w:p>
    <w:p w:rsidR="00565AA2" w:rsidRPr="00D77050" w:rsidRDefault="002213F1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9847BA" w:rsidRPr="00D77050">
        <w:rPr>
          <w:sz w:val="28"/>
          <w:szCs w:val="28"/>
          <w:lang w:val="kk-KZ"/>
        </w:rPr>
        <w:t>андық есептер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2213F1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етан, бутан, этанол, сірке қышқылының</w:t>
      </w:r>
      <w:r w:rsidRPr="00D77050">
        <w:rPr>
          <w:sz w:val="28"/>
          <w:szCs w:val="28"/>
          <w:lang w:val="kk-KZ"/>
        </w:rPr>
        <w:t xml:space="preserve"> формулалары бойынша есептеулер;</w:t>
      </w:r>
    </w:p>
    <w:p w:rsidR="00F45544" w:rsidRPr="00D77050" w:rsidRDefault="002213F1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үнделікті тұрмыста белгілі қосылыстар құрамындағы химиялық элемент атомдардың массалық үлесін есептеу</w:t>
      </w:r>
      <w:r w:rsidRPr="00D77050">
        <w:rPr>
          <w:sz w:val="28"/>
          <w:szCs w:val="28"/>
          <w:lang w:val="kk-KZ"/>
        </w:rPr>
        <w:t xml:space="preserve"> (бутан, этанол, сірке қышқылы);</w:t>
      </w:r>
    </w:p>
    <w:p w:rsidR="00565AA2" w:rsidRPr="00D77050" w:rsidRDefault="00F45544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өрсетілімдер</w:t>
      </w:r>
      <w:r w:rsidR="002213F1" w:rsidRPr="00D77050">
        <w:rPr>
          <w:sz w:val="28"/>
          <w:szCs w:val="28"/>
          <w:lang w:val="kk-KZ"/>
        </w:rPr>
        <w:t xml:space="preserve"> №1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2213F1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у, метан, алмаз, графит, көміртек (ІV) оксидінің, этан, этилен, ацетилен, бензол, метанол, этанол молекулал</w:t>
      </w:r>
      <w:r w:rsidRPr="00D77050">
        <w:rPr>
          <w:sz w:val="28"/>
          <w:szCs w:val="28"/>
          <w:lang w:val="kk-KZ"/>
        </w:rPr>
        <w:t>арының шарстерженьді модельдері;</w:t>
      </w:r>
    </w:p>
    <w:p w:rsidR="00F45544" w:rsidRPr="00D77050" w:rsidRDefault="002213F1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ұнай, керосин, этанол, глицерин, глюкоза, сахароза, парафи</w:t>
      </w:r>
      <w:r w:rsidRPr="00D77050">
        <w:rPr>
          <w:sz w:val="28"/>
          <w:szCs w:val="28"/>
          <w:lang w:val="kk-KZ"/>
        </w:rPr>
        <w:t>н, мақта, ағаш жаңқасы үлгілері;</w:t>
      </w:r>
    </w:p>
    <w:p w:rsidR="00F45544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1 </w:t>
      </w:r>
      <w:r w:rsidR="00565AA2" w:rsidRPr="00D77050">
        <w:rPr>
          <w:sz w:val="28"/>
          <w:szCs w:val="28"/>
          <w:lang w:val="kk-KZ"/>
        </w:rPr>
        <w:t>лабораториялық тәжірибе</w:t>
      </w:r>
      <w:r w:rsidR="002213F1" w:rsidRPr="00D77050">
        <w:rPr>
          <w:sz w:val="28"/>
          <w:szCs w:val="28"/>
          <w:lang w:val="kk-KZ"/>
        </w:rPr>
        <w:t xml:space="preserve"> «</w:t>
      </w:r>
      <w:r w:rsidR="00565AA2" w:rsidRPr="00D77050">
        <w:rPr>
          <w:sz w:val="28"/>
          <w:szCs w:val="28"/>
          <w:lang w:val="kk-KZ"/>
        </w:rPr>
        <w:t>Метан, этан, этен, этин, пропан, аммиак, су</w:t>
      </w:r>
      <w:r w:rsidR="009847BA" w:rsidRPr="00D77050">
        <w:rPr>
          <w:sz w:val="28"/>
          <w:szCs w:val="28"/>
          <w:lang w:val="kk-KZ"/>
        </w:rPr>
        <w:t xml:space="preserve"> және сірке қышқылы</w:t>
      </w:r>
      <w:r w:rsidR="00565AA2" w:rsidRPr="00D77050">
        <w:rPr>
          <w:sz w:val="28"/>
          <w:szCs w:val="28"/>
          <w:lang w:val="kk-KZ"/>
        </w:rPr>
        <w:t xml:space="preserve"> молекулаларының шарстерженьді модельдерін жасау</w:t>
      </w:r>
      <w:r w:rsidR="002213F1" w:rsidRPr="00D77050">
        <w:rPr>
          <w:sz w:val="28"/>
          <w:szCs w:val="28"/>
          <w:lang w:val="kk-KZ"/>
        </w:rPr>
        <w:t>»;</w:t>
      </w:r>
    </w:p>
    <w:p w:rsidR="00F45544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№</w:t>
      </w:r>
      <w:r w:rsidRPr="00D77050">
        <w:rPr>
          <w:sz w:val="28"/>
          <w:szCs w:val="28"/>
          <w:lang w:val="kk-KZ"/>
        </w:rPr>
        <w:t xml:space="preserve">1 </w:t>
      </w:r>
      <w:r w:rsidR="00196675" w:rsidRPr="00D77050">
        <w:rPr>
          <w:sz w:val="28"/>
          <w:szCs w:val="28"/>
          <w:lang w:val="kk-KZ"/>
        </w:rPr>
        <w:t>п</w:t>
      </w:r>
      <w:r w:rsidR="00565AA2" w:rsidRPr="00D77050">
        <w:rPr>
          <w:sz w:val="28"/>
          <w:szCs w:val="28"/>
          <w:lang w:val="kk-KZ"/>
        </w:rPr>
        <w:t>рактикалық жұ</w:t>
      </w:r>
      <w:r w:rsidR="00D747E8" w:rsidRPr="00D77050">
        <w:rPr>
          <w:sz w:val="28"/>
          <w:szCs w:val="28"/>
          <w:lang w:val="kk-KZ"/>
        </w:rPr>
        <w:t>мыс</w:t>
      </w:r>
      <w:r w:rsidR="002213F1" w:rsidRPr="00D77050">
        <w:rPr>
          <w:sz w:val="28"/>
          <w:szCs w:val="28"/>
          <w:lang w:val="kk-KZ"/>
        </w:rPr>
        <w:t xml:space="preserve"> «</w:t>
      </w:r>
      <w:r w:rsidR="00565AA2" w:rsidRPr="00D77050">
        <w:rPr>
          <w:sz w:val="28"/>
          <w:szCs w:val="28"/>
          <w:lang w:val="kk-KZ"/>
        </w:rPr>
        <w:t>Органикалық</w:t>
      </w:r>
      <w:r w:rsidR="002213F1" w:rsidRPr="00D77050">
        <w:rPr>
          <w:sz w:val="28"/>
          <w:szCs w:val="28"/>
          <w:lang w:val="kk-KZ"/>
        </w:rPr>
        <w:t xml:space="preserve"> заттың сапалық құрамын анықтау»;</w:t>
      </w:r>
    </w:p>
    <w:p w:rsidR="00F45544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№1</w:t>
      </w:r>
      <w:r w:rsidR="00F31D8B">
        <w:rPr>
          <w:sz w:val="28"/>
          <w:szCs w:val="28"/>
          <w:lang w:val="kk-KZ"/>
        </w:rPr>
        <w:t xml:space="preserve"> </w:t>
      </w:r>
      <w:r w:rsidR="002213F1" w:rsidRPr="00D77050">
        <w:rPr>
          <w:sz w:val="28"/>
          <w:szCs w:val="28"/>
          <w:lang w:val="kk-KZ"/>
        </w:rPr>
        <w:t>бақылау жұмысы</w:t>
      </w:r>
      <w:r w:rsidR="00565AA2" w:rsidRPr="00D77050">
        <w:rPr>
          <w:sz w:val="28"/>
          <w:szCs w:val="28"/>
          <w:lang w:val="kk-KZ"/>
        </w:rPr>
        <w:t>.</w:t>
      </w:r>
    </w:p>
    <w:p w:rsidR="00565AA2" w:rsidRPr="00D77050" w:rsidRDefault="00CE102D" w:rsidP="00042876">
      <w:pPr>
        <w:tabs>
          <w:tab w:val="left" w:pos="993"/>
        </w:tabs>
        <w:ind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>20</w:t>
      </w:r>
      <w:r w:rsidR="002213F1" w:rsidRPr="00D77050">
        <w:rPr>
          <w:sz w:val="28"/>
          <w:szCs w:val="28"/>
          <w:lang w:val="kk-KZ"/>
        </w:rPr>
        <w:t xml:space="preserve">. </w:t>
      </w:r>
      <w:r w:rsidR="00565AA2" w:rsidRPr="00D77050">
        <w:rPr>
          <w:sz w:val="28"/>
          <w:szCs w:val="28"/>
          <w:lang w:val="kk-KZ"/>
        </w:rPr>
        <w:t>Көмірсутектер мен олардың табиғи көздері</w:t>
      </w:r>
      <w:r w:rsidR="002213F1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(24 сағат)</w:t>
      </w:r>
      <w:r w:rsidR="002213F1" w:rsidRPr="00D77050">
        <w:rPr>
          <w:sz w:val="28"/>
          <w:szCs w:val="28"/>
          <w:lang w:val="kk-KZ"/>
        </w:rPr>
        <w:t>:</w:t>
      </w:r>
    </w:p>
    <w:p w:rsidR="00565AA2" w:rsidRPr="00D77050" w:rsidRDefault="002213F1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алкандар, а</w:t>
      </w:r>
      <w:r w:rsidR="00565AA2" w:rsidRPr="00D77050">
        <w:rPr>
          <w:bCs/>
          <w:iCs/>
          <w:sz w:val="28"/>
          <w:szCs w:val="28"/>
          <w:lang w:val="kk-KZ"/>
        </w:rPr>
        <w:t>лкандардың гомол</w:t>
      </w:r>
      <w:r w:rsidR="009664FC" w:rsidRPr="00D77050">
        <w:rPr>
          <w:bCs/>
          <w:iCs/>
          <w:sz w:val="28"/>
          <w:szCs w:val="28"/>
          <w:lang w:val="kk-KZ"/>
        </w:rPr>
        <w:t>огтық қатары, жалпы формуласы, м</w:t>
      </w:r>
      <w:r w:rsidR="00565AA2" w:rsidRPr="00D77050">
        <w:rPr>
          <w:bCs/>
          <w:iCs/>
          <w:sz w:val="28"/>
          <w:szCs w:val="28"/>
          <w:lang w:val="kk-KZ"/>
        </w:rPr>
        <w:t>етан және оның гомологтарының молекулалар</w:t>
      </w:r>
      <w:r w:rsidR="009664FC" w:rsidRPr="00D77050">
        <w:rPr>
          <w:bCs/>
          <w:iCs/>
          <w:sz w:val="28"/>
          <w:szCs w:val="28"/>
          <w:lang w:val="kk-KZ"/>
        </w:rPr>
        <w:t>ының құрылысы, sp</w:t>
      </w:r>
      <w:r w:rsidR="009664FC" w:rsidRPr="00F31D8B">
        <w:rPr>
          <w:bCs/>
          <w:iCs/>
          <w:sz w:val="28"/>
          <w:szCs w:val="28"/>
          <w:vertAlign w:val="superscript"/>
          <w:lang w:val="kk-KZ"/>
        </w:rPr>
        <w:t>3</w:t>
      </w:r>
      <w:r w:rsidR="009664FC" w:rsidRPr="00D77050">
        <w:rPr>
          <w:bCs/>
          <w:iCs/>
          <w:sz w:val="28"/>
          <w:szCs w:val="28"/>
          <w:lang w:val="kk-KZ"/>
        </w:rPr>
        <w:t xml:space="preserve"> гибридтену, а</w:t>
      </w:r>
      <w:r w:rsidR="00565AA2" w:rsidRPr="00D77050">
        <w:rPr>
          <w:bCs/>
          <w:iCs/>
          <w:sz w:val="28"/>
          <w:szCs w:val="28"/>
          <w:lang w:val="kk-KZ"/>
        </w:rPr>
        <w:t>лка</w:t>
      </w:r>
      <w:r w:rsidR="009664FC" w:rsidRPr="00D77050">
        <w:rPr>
          <w:bCs/>
          <w:iCs/>
          <w:sz w:val="28"/>
          <w:szCs w:val="28"/>
          <w:lang w:val="kk-KZ"/>
        </w:rPr>
        <w:t>ндардың изомерленуі, атаулары, алкандардың табиғатта таралуы, ф</w:t>
      </w:r>
      <w:r w:rsidR="00565AA2" w:rsidRPr="00D77050">
        <w:rPr>
          <w:bCs/>
          <w:iCs/>
          <w:sz w:val="28"/>
          <w:szCs w:val="28"/>
          <w:lang w:val="kk-KZ"/>
        </w:rPr>
        <w:t>изик</w:t>
      </w:r>
      <w:r w:rsidR="009664FC" w:rsidRPr="00D77050">
        <w:rPr>
          <w:bCs/>
          <w:iCs/>
          <w:sz w:val="28"/>
          <w:szCs w:val="28"/>
          <w:lang w:val="kk-KZ"/>
        </w:rPr>
        <w:t>алық және химиялық қасиеттері, о</w:t>
      </w:r>
      <w:r w:rsidR="00565AA2" w:rsidRPr="00D77050">
        <w:rPr>
          <w:bCs/>
          <w:iCs/>
          <w:sz w:val="28"/>
          <w:szCs w:val="28"/>
          <w:lang w:val="kk-KZ"/>
        </w:rPr>
        <w:t>рынбасу реакция</w:t>
      </w:r>
      <w:r w:rsidR="009664FC" w:rsidRPr="00D77050">
        <w:rPr>
          <w:bCs/>
          <w:iCs/>
          <w:sz w:val="28"/>
          <w:szCs w:val="28"/>
          <w:lang w:val="kk-KZ"/>
        </w:rPr>
        <w:t>лары: галогендеу және нитрлеу, жануы, термиялық айырылуы, алкандарды қолдану, м</w:t>
      </w:r>
      <w:r w:rsidR="00565AA2" w:rsidRPr="00D77050">
        <w:rPr>
          <w:bCs/>
          <w:iCs/>
          <w:sz w:val="28"/>
          <w:szCs w:val="28"/>
          <w:lang w:val="kk-KZ"/>
        </w:rPr>
        <w:t>етан нег</w:t>
      </w:r>
      <w:r w:rsidR="009664FC" w:rsidRPr="00D77050">
        <w:rPr>
          <w:bCs/>
          <w:iCs/>
          <w:sz w:val="28"/>
          <w:szCs w:val="28"/>
          <w:lang w:val="kk-KZ"/>
        </w:rPr>
        <w:t>ізінде жүргізілетін синтездер, ө</w:t>
      </w:r>
      <w:r w:rsidR="00565AA2" w:rsidRPr="00D77050">
        <w:rPr>
          <w:bCs/>
          <w:iCs/>
          <w:sz w:val="28"/>
          <w:szCs w:val="28"/>
          <w:lang w:val="kk-KZ"/>
        </w:rPr>
        <w:t>ндірісте алынуы: алкандар креки</w:t>
      </w:r>
      <w:r w:rsidR="009664FC" w:rsidRPr="00D77050">
        <w:rPr>
          <w:bCs/>
          <w:iCs/>
          <w:sz w:val="28"/>
          <w:szCs w:val="28"/>
          <w:lang w:val="kk-KZ"/>
        </w:rPr>
        <w:t>нгі, мұнайды фракциялық айдау, лабораторияда алынуы:</w:t>
      </w:r>
      <w:r w:rsidR="00A160E7" w:rsidRPr="00D77050">
        <w:rPr>
          <w:bCs/>
          <w:iCs/>
          <w:sz w:val="28"/>
          <w:szCs w:val="28"/>
          <w:lang w:val="kk-KZ"/>
        </w:rPr>
        <w:t xml:space="preserve"> </w:t>
      </w:r>
      <w:r w:rsidR="00565AA2" w:rsidRPr="00D77050">
        <w:rPr>
          <w:bCs/>
          <w:iCs/>
          <w:sz w:val="28"/>
          <w:szCs w:val="28"/>
          <w:lang w:val="kk-KZ"/>
        </w:rPr>
        <w:t>Вюрц синтезі</w:t>
      </w:r>
      <w:r w:rsidR="009664FC" w:rsidRPr="00D77050">
        <w:rPr>
          <w:bCs/>
          <w:iCs/>
          <w:sz w:val="28"/>
          <w:szCs w:val="28"/>
          <w:lang w:val="kk-KZ"/>
        </w:rPr>
        <w:t>, алюминий карбидінің гидролизі;</w:t>
      </w:r>
    </w:p>
    <w:p w:rsidR="00565AA2" w:rsidRPr="00D77050" w:rsidRDefault="00A160E7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ц</w:t>
      </w:r>
      <w:r w:rsidR="00565AA2" w:rsidRPr="00D77050">
        <w:rPr>
          <w:bCs/>
          <w:iCs/>
          <w:sz w:val="28"/>
          <w:szCs w:val="28"/>
          <w:lang w:val="kk-KZ"/>
        </w:rPr>
        <w:t>иклоал</w:t>
      </w:r>
      <w:r w:rsidR="009664FC" w:rsidRPr="00D77050">
        <w:rPr>
          <w:bCs/>
          <w:iCs/>
          <w:sz w:val="28"/>
          <w:szCs w:val="28"/>
          <w:lang w:val="kk-KZ"/>
        </w:rPr>
        <w:t>кандар, ц</w:t>
      </w:r>
      <w:r w:rsidR="00565AA2" w:rsidRPr="00D77050">
        <w:rPr>
          <w:bCs/>
          <w:iCs/>
          <w:sz w:val="28"/>
          <w:szCs w:val="28"/>
          <w:lang w:val="kk-KZ"/>
        </w:rPr>
        <w:t>иклоалкандардың гомологтық қатары, жалпы формуласы және құрылысы</w:t>
      </w:r>
      <w:r w:rsidR="009664FC" w:rsidRPr="00D77050">
        <w:rPr>
          <w:bCs/>
          <w:iCs/>
          <w:sz w:val="28"/>
          <w:szCs w:val="28"/>
          <w:lang w:val="kk-KZ"/>
        </w:rPr>
        <w:t>, ц</w:t>
      </w:r>
      <w:r w:rsidR="00565AA2" w:rsidRPr="00D77050">
        <w:rPr>
          <w:sz w:val="28"/>
          <w:szCs w:val="28"/>
          <w:lang w:val="kk-KZ"/>
        </w:rPr>
        <w:t>иклоалканда</w:t>
      </w:r>
      <w:r w:rsidR="009664FC" w:rsidRPr="00D77050">
        <w:rPr>
          <w:sz w:val="28"/>
          <w:szCs w:val="28"/>
          <w:lang w:val="kk-KZ"/>
        </w:rPr>
        <w:t>рдың изомерленуі мен атаулары, ц</w:t>
      </w:r>
      <w:r w:rsidR="00565AA2" w:rsidRPr="00D77050">
        <w:rPr>
          <w:sz w:val="28"/>
          <w:szCs w:val="28"/>
          <w:lang w:val="kk-KZ"/>
        </w:rPr>
        <w:t>икло</w:t>
      </w:r>
      <w:r w:rsidR="009664FC" w:rsidRPr="00D77050">
        <w:rPr>
          <w:sz w:val="28"/>
          <w:szCs w:val="28"/>
          <w:lang w:val="kk-KZ"/>
        </w:rPr>
        <w:t>алкандардың табиғатта таралуы, ц</w:t>
      </w:r>
      <w:r w:rsidR="00565AA2" w:rsidRPr="00D77050">
        <w:rPr>
          <w:sz w:val="28"/>
          <w:szCs w:val="28"/>
          <w:lang w:val="kk-KZ"/>
        </w:rPr>
        <w:t>иклоалк</w:t>
      </w:r>
      <w:r w:rsidR="009664FC" w:rsidRPr="00D77050">
        <w:rPr>
          <w:sz w:val="28"/>
          <w:szCs w:val="28"/>
          <w:lang w:val="kk-KZ"/>
        </w:rPr>
        <w:t>андардың физикалық қасиеттері, ц</w:t>
      </w:r>
      <w:r w:rsidR="00565AA2" w:rsidRPr="00D77050">
        <w:rPr>
          <w:sz w:val="28"/>
          <w:szCs w:val="28"/>
          <w:lang w:val="kk-KZ"/>
        </w:rPr>
        <w:t>иклоалкандардың химиялық қасиеттері: гидрленуі, дегидрленуі, ж</w:t>
      </w:r>
      <w:r w:rsidR="009664FC" w:rsidRPr="00D77050">
        <w:rPr>
          <w:sz w:val="28"/>
          <w:szCs w:val="28"/>
          <w:lang w:val="kk-KZ"/>
        </w:rPr>
        <w:t>ануы;</w:t>
      </w:r>
    </w:p>
    <w:p w:rsidR="00A160E7" w:rsidRPr="00D77050" w:rsidRDefault="009664F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алкендер, а</w:t>
      </w:r>
      <w:r w:rsidR="00565AA2" w:rsidRPr="00D77050">
        <w:rPr>
          <w:bCs/>
          <w:iCs/>
          <w:sz w:val="28"/>
          <w:szCs w:val="28"/>
          <w:lang w:val="kk-KZ"/>
        </w:rPr>
        <w:t>лкендердің</w:t>
      </w:r>
      <w:r w:rsidR="00565AA2" w:rsidRPr="00D77050">
        <w:rPr>
          <w:sz w:val="28"/>
          <w:szCs w:val="28"/>
          <w:lang w:val="kk-KZ"/>
        </w:rPr>
        <w:t xml:space="preserve"> гомол</w:t>
      </w:r>
      <w:r w:rsidRPr="00D77050">
        <w:rPr>
          <w:sz w:val="28"/>
          <w:szCs w:val="28"/>
          <w:lang w:val="kk-KZ"/>
        </w:rPr>
        <w:t>огтық қатары, жалпы формуласы, э</w:t>
      </w:r>
      <w:r w:rsidR="00565AA2" w:rsidRPr="00D77050">
        <w:rPr>
          <w:sz w:val="28"/>
          <w:szCs w:val="28"/>
          <w:lang w:val="kk-KZ"/>
        </w:rPr>
        <w:t>тилен және оның гомологтарының молекулалар</w:t>
      </w:r>
      <w:r w:rsidRPr="00D77050">
        <w:rPr>
          <w:sz w:val="28"/>
          <w:szCs w:val="28"/>
          <w:lang w:val="kk-KZ"/>
        </w:rPr>
        <w:t>ының құрылысы. sp</w:t>
      </w:r>
      <w:r w:rsidRPr="00F31D8B">
        <w:rPr>
          <w:sz w:val="28"/>
          <w:szCs w:val="28"/>
          <w:vertAlign w:val="superscript"/>
          <w:lang w:val="kk-KZ"/>
        </w:rPr>
        <w:t>2</w:t>
      </w:r>
      <w:r w:rsidRPr="00D77050">
        <w:rPr>
          <w:sz w:val="28"/>
          <w:szCs w:val="28"/>
          <w:lang w:val="kk-KZ"/>
        </w:rPr>
        <w:t xml:space="preserve"> гибридтену, алкендердің аталуы, к</w:t>
      </w:r>
      <w:r w:rsidR="00565AA2" w:rsidRPr="00D77050">
        <w:rPr>
          <w:sz w:val="28"/>
          <w:szCs w:val="28"/>
          <w:lang w:val="kk-KZ"/>
        </w:rPr>
        <w:t>еңісті</w:t>
      </w:r>
      <w:r w:rsidRPr="00D77050">
        <w:rPr>
          <w:sz w:val="28"/>
          <w:szCs w:val="28"/>
          <w:lang w:val="kk-KZ"/>
        </w:rPr>
        <w:t>к және құрылымдық изомерленуі, физикалық қасиеттері, этилен көмірсутектерін алу</w:t>
      </w:r>
      <w:r w:rsidR="00A160E7" w:rsidRPr="00D77050">
        <w:rPr>
          <w:sz w:val="28"/>
          <w:szCs w:val="28"/>
          <w:lang w:val="kk-KZ"/>
        </w:rPr>
        <w:t>;</w:t>
      </w:r>
    </w:p>
    <w:p w:rsidR="00565AA2" w:rsidRPr="00D77050" w:rsidRDefault="009664F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имиялық қ</w:t>
      </w:r>
      <w:r w:rsidRPr="00D77050">
        <w:rPr>
          <w:sz w:val="28"/>
          <w:szCs w:val="28"/>
          <w:lang w:val="kk-KZ"/>
        </w:rPr>
        <w:t>асиеттері:</w:t>
      </w:r>
      <w:r w:rsidR="00A160E7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қосылу реакциялары (галогендеу, гидрогалог</w:t>
      </w:r>
      <w:r w:rsidRPr="00D77050">
        <w:rPr>
          <w:sz w:val="28"/>
          <w:szCs w:val="28"/>
          <w:lang w:val="kk-KZ"/>
        </w:rPr>
        <w:t>ендеу, гидратациялау, гидрлеу), Марковников ережесі, тотығуы, а</w:t>
      </w:r>
      <w:r w:rsidR="00565AA2" w:rsidRPr="00D77050">
        <w:rPr>
          <w:sz w:val="28"/>
          <w:szCs w:val="28"/>
          <w:lang w:val="kk-KZ"/>
        </w:rPr>
        <w:t xml:space="preserve">лкендердің полимерлену </w:t>
      </w:r>
      <w:r w:rsidRPr="00D77050">
        <w:rPr>
          <w:sz w:val="28"/>
          <w:szCs w:val="28"/>
          <w:lang w:val="kk-KZ"/>
        </w:rPr>
        <w:t>реакциясы, полиэтилен, алкендердің қолданылуы;</w:t>
      </w:r>
    </w:p>
    <w:p w:rsidR="00565AA2" w:rsidRPr="00D77050" w:rsidRDefault="009664F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алкадиендер, алкадиендер туралы түсінік, алкадиендердің жалпы формуласы, м</w:t>
      </w:r>
      <w:r w:rsidR="00565AA2" w:rsidRPr="00D77050">
        <w:rPr>
          <w:sz w:val="28"/>
          <w:szCs w:val="28"/>
          <w:lang w:val="kk-KZ"/>
        </w:rPr>
        <w:t>олекулас</w:t>
      </w:r>
      <w:r w:rsidRPr="00D77050">
        <w:rPr>
          <w:sz w:val="28"/>
          <w:szCs w:val="28"/>
          <w:lang w:val="kk-KZ"/>
        </w:rPr>
        <w:t>ының құрылысы. sp</w:t>
      </w:r>
      <w:r w:rsidRPr="00F31D8B">
        <w:rPr>
          <w:sz w:val="28"/>
          <w:szCs w:val="28"/>
          <w:vertAlign w:val="superscript"/>
          <w:lang w:val="kk-KZ"/>
        </w:rPr>
        <w:t>2</w:t>
      </w:r>
      <w:r w:rsidRPr="00D77050">
        <w:rPr>
          <w:sz w:val="28"/>
          <w:szCs w:val="28"/>
          <w:lang w:val="kk-KZ"/>
        </w:rPr>
        <w:t xml:space="preserve"> гибридтену, изомерленуі мен аталуы, физикалық қасиеттері, алкадиендердің полимерленуі, т</w:t>
      </w:r>
      <w:r w:rsidR="00565AA2" w:rsidRPr="00D77050">
        <w:rPr>
          <w:sz w:val="28"/>
          <w:szCs w:val="28"/>
          <w:lang w:val="kk-KZ"/>
        </w:rPr>
        <w:t>абиғ</w:t>
      </w:r>
      <w:r w:rsidRPr="00D77050">
        <w:rPr>
          <w:sz w:val="28"/>
          <w:szCs w:val="28"/>
          <w:lang w:val="kk-KZ"/>
        </w:rPr>
        <w:t>и және синтетикалық каучуктер, каучук вулканизациясы, резина;</w:t>
      </w:r>
    </w:p>
    <w:p w:rsidR="00565AA2" w:rsidRPr="00D77050" w:rsidRDefault="009664FC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алкиндер, а</w:t>
      </w:r>
      <w:r w:rsidR="00565AA2" w:rsidRPr="00D77050">
        <w:rPr>
          <w:sz w:val="28"/>
          <w:szCs w:val="28"/>
          <w:lang w:val="kk-KZ"/>
        </w:rPr>
        <w:t>лк</w:t>
      </w:r>
      <w:r w:rsidRPr="00D77050">
        <w:rPr>
          <w:sz w:val="28"/>
          <w:szCs w:val="28"/>
          <w:lang w:val="kk-KZ"/>
        </w:rPr>
        <w:t>индердің гомологтық қатары, жалпы формуласы, а</w:t>
      </w:r>
      <w:r w:rsidR="00565AA2" w:rsidRPr="00D77050">
        <w:rPr>
          <w:sz w:val="28"/>
          <w:szCs w:val="28"/>
          <w:lang w:val="kk-KZ"/>
        </w:rPr>
        <w:t>цетилен мен басқа алкиндердің молекула құрылысы. sp гибридтену. Ацетилен көмірсутектерінің аталуы мен изомерленуі. Ацетиленді метаннан және карбидтік тәсілмен алу. Физикалық қасиеттері. Химиялық қасиеттері: қосылу реакциялары (галогендеу, гидрогалогендеу, гидратациялау, гидрлеу). Аце</w:t>
      </w:r>
      <w:r w:rsidR="00AF452A" w:rsidRPr="00D77050">
        <w:rPr>
          <w:sz w:val="28"/>
          <w:szCs w:val="28"/>
          <w:lang w:val="kk-KZ"/>
        </w:rPr>
        <w:t>тиленнің бензолға тримерленуі, а</w:t>
      </w:r>
      <w:r w:rsidR="00565AA2" w:rsidRPr="00D77050">
        <w:rPr>
          <w:sz w:val="28"/>
          <w:szCs w:val="28"/>
          <w:lang w:val="kk-KZ"/>
        </w:rPr>
        <w:t>лкиндердің қолданылуы.</w:t>
      </w:r>
    </w:p>
    <w:p w:rsidR="00565AA2" w:rsidRPr="00D77050" w:rsidRDefault="00AF452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арендер, б</w:t>
      </w:r>
      <w:r w:rsidR="00565AA2" w:rsidRPr="00D77050">
        <w:rPr>
          <w:bCs/>
          <w:iCs/>
          <w:sz w:val="28"/>
          <w:szCs w:val="28"/>
          <w:lang w:val="kk-KZ"/>
        </w:rPr>
        <w:t>ензол</w:t>
      </w:r>
      <w:r w:rsidRPr="00D77050">
        <w:rPr>
          <w:sz w:val="28"/>
          <w:szCs w:val="28"/>
          <w:lang w:val="kk-KZ"/>
        </w:rPr>
        <w:t xml:space="preserve"> – арендер өкілі, бензол молекуласының құрылысы, а</w:t>
      </w:r>
      <w:r w:rsidR="00565AA2" w:rsidRPr="00D77050">
        <w:rPr>
          <w:sz w:val="28"/>
          <w:szCs w:val="28"/>
          <w:lang w:val="kk-KZ"/>
        </w:rPr>
        <w:t>рендердің изом</w:t>
      </w:r>
      <w:r w:rsidRPr="00D77050">
        <w:rPr>
          <w:sz w:val="28"/>
          <w:szCs w:val="28"/>
          <w:lang w:val="kk-KZ"/>
        </w:rPr>
        <w:t>ерленуі, атаулары және алынуы, бензолдың гомологтары, б</w:t>
      </w:r>
      <w:r w:rsidR="00565AA2" w:rsidRPr="00D77050">
        <w:rPr>
          <w:sz w:val="28"/>
          <w:szCs w:val="28"/>
          <w:lang w:val="kk-KZ"/>
        </w:rPr>
        <w:t>ензолдың физик</w:t>
      </w:r>
      <w:r w:rsidRPr="00D77050">
        <w:rPr>
          <w:sz w:val="28"/>
          <w:szCs w:val="28"/>
          <w:lang w:val="kk-KZ"/>
        </w:rPr>
        <w:t>алық және химиялық қасиеттері, б</w:t>
      </w:r>
      <w:r w:rsidR="00565AA2" w:rsidRPr="00D77050">
        <w:rPr>
          <w:sz w:val="28"/>
          <w:szCs w:val="28"/>
          <w:lang w:val="kk-KZ"/>
        </w:rPr>
        <w:t>ензол қатысуымен жүретін орынбасу реа</w:t>
      </w:r>
      <w:r w:rsidRPr="00D77050">
        <w:rPr>
          <w:sz w:val="28"/>
          <w:szCs w:val="28"/>
          <w:lang w:val="kk-KZ"/>
        </w:rPr>
        <w:t>кциялары: галогендеу, нитрлеу, б</w:t>
      </w:r>
      <w:r w:rsidR="00565AA2" w:rsidRPr="00D77050">
        <w:rPr>
          <w:sz w:val="28"/>
          <w:szCs w:val="28"/>
          <w:lang w:val="kk-KZ"/>
        </w:rPr>
        <w:t xml:space="preserve">ензолдың сутекпен, </w:t>
      </w:r>
      <w:r w:rsidRPr="00D77050">
        <w:rPr>
          <w:sz w:val="28"/>
          <w:szCs w:val="28"/>
          <w:lang w:val="kk-KZ"/>
        </w:rPr>
        <w:t>галогенмен қосылу реакциялары, тотығуы, толуол – бензолдың гомологы, б</w:t>
      </w:r>
      <w:r w:rsidR="00565AA2" w:rsidRPr="00D77050">
        <w:rPr>
          <w:sz w:val="28"/>
          <w:szCs w:val="28"/>
          <w:lang w:val="kk-KZ"/>
        </w:rPr>
        <w:t>ензол мен</w:t>
      </w:r>
      <w:r w:rsidRPr="00D77050">
        <w:rPr>
          <w:sz w:val="28"/>
          <w:szCs w:val="28"/>
          <w:lang w:val="kk-KZ"/>
        </w:rPr>
        <w:t xml:space="preserve"> толуол қасиеттерін салыстыру, арендердің қолданылуы;</w:t>
      </w:r>
    </w:p>
    <w:p w:rsidR="00565AA2" w:rsidRPr="00D77050" w:rsidRDefault="00AF452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өмірсутектер мен олардың туындылары арасындағы ген</w:t>
      </w:r>
      <w:r w:rsidRPr="00D77050">
        <w:rPr>
          <w:sz w:val="28"/>
          <w:szCs w:val="28"/>
          <w:lang w:val="kk-KZ"/>
        </w:rPr>
        <w:t>етикалық байланыс;</w:t>
      </w:r>
    </w:p>
    <w:p w:rsidR="00565AA2" w:rsidRPr="00D77050" w:rsidRDefault="00AF452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</w:t>
      </w:r>
      <w:r w:rsidRPr="00D77050">
        <w:rPr>
          <w:sz w:val="28"/>
          <w:szCs w:val="28"/>
          <w:lang w:val="kk-KZ"/>
        </w:rPr>
        <w:t>мірсутектердің табиғи көздері, т</w:t>
      </w:r>
      <w:r w:rsidR="00565AA2" w:rsidRPr="00D77050">
        <w:rPr>
          <w:sz w:val="28"/>
          <w:szCs w:val="28"/>
          <w:lang w:val="kk-KZ"/>
        </w:rPr>
        <w:t>абиғи га</w:t>
      </w:r>
      <w:r w:rsidRPr="00D77050">
        <w:rPr>
          <w:sz w:val="28"/>
          <w:szCs w:val="28"/>
          <w:lang w:val="kk-KZ"/>
        </w:rPr>
        <w:t>з, оның құрамы мен қолданылуы, м</w:t>
      </w:r>
      <w:r w:rsidR="00565AA2" w:rsidRPr="00D77050">
        <w:rPr>
          <w:sz w:val="28"/>
          <w:szCs w:val="28"/>
          <w:lang w:val="kk-KZ"/>
        </w:rPr>
        <w:t>ұнай, мұнайға серік газдар, құ</w:t>
      </w:r>
      <w:r w:rsidRPr="00D77050">
        <w:rPr>
          <w:sz w:val="28"/>
          <w:szCs w:val="28"/>
          <w:lang w:val="kk-KZ"/>
        </w:rPr>
        <w:t>рамы, мұнайды өнеркәсіпте өңдеу, ф</w:t>
      </w:r>
      <w:r w:rsidR="00565AA2" w:rsidRPr="00D77050">
        <w:rPr>
          <w:sz w:val="28"/>
          <w:szCs w:val="28"/>
          <w:lang w:val="kk-KZ"/>
        </w:rPr>
        <w:t>ракциялық айдау, термиялық ж</w:t>
      </w:r>
      <w:r w:rsidRPr="00D77050">
        <w:rPr>
          <w:sz w:val="28"/>
          <w:szCs w:val="28"/>
          <w:lang w:val="kk-KZ"/>
        </w:rPr>
        <w:t>әне каталитикалық крекингілеу, м</w:t>
      </w:r>
      <w:r w:rsidR="00565AA2" w:rsidRPr="00D77050">
        <w:rPr>
          <w:sz w:val="28"/>
          <w:szCs w:val="28"/>
          <w:lang w:val="kk-KZ"/>
        </w:rPr>
        <w:t>ұнай өнімдерін риформингілеу және арома</w:t>
      </w:r>
      <w:r w:rsidRPr="00D77050">
        <w:rPr>
          <w:sz w:val="28"/>
          <w:szCs w:val="28"/>
          <w:lang w:val="kk-KZ"/>
        </w:rPr>
        <w:t>ттандыру, тас көмір, тас көмірді кокстеу;</w:t>
      </w:r>
    </w:p>
    <w:p w:rsidR="00F45544" w:rsidRPr="00D77050" w:rsidRDefault="00AF452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>к</w:t>
      </w:r>
      <w:r w:rsidR="00565AA2" w:rsidRPr="00D77050">
        <w:rPr>
          <w:sz w:val="28"/>
          <w:szCs w:val="28"/>
          <w:lang w:val="kk-KZ"/>
        </w:rPr>
        <w:t>өмірсутектерді</w:t>
      </w:r>
      <w:r w:rsidRPr="00D77050">
        <w:rPr>
          <w:sz w:val="28"/>
          <w:szCs w:val="28"/>
          <w:lang w:val="kk-KZ"/>
        </w:rPr>
        <w:t>ң табиғи көздерінің шығу тегі, п</w:t>
      </w:r>
      <w:r w:rsidR="00565AA2" w:rsidRPr="00D77050">
        <w:rPr>
          <w:sz w:val="28"/>
          <w:szCs w:val="28"/>
          <w:lang w:val="kk-KZ"/>
        </w:rPr>
        <w:t>айдалы қазбаларды өндіру, оларды өңдеу мен қолданудың экологиялық аспектілері. Қазақстандағы мұнай, газ</w:t>
      </w:r>
      <w:r w:rsidRPr="00D77050">
        <w:rPr>
          <w:sz w:val="28"/>
          <w:szCs w:val="28"/>
          <w:lang w:val="kk-KZ"/>
        </w:rPr>
        <w:t xml:space="preserve"> және көмір өнеркәсібінің дамуы;</w:t>
      </w:r>
    </w:p>
    <w:p w:rsidR="00565AA2" w:rsidRPr="00D77050" w:rsidRDefault="00AF452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андық есептер</w:t>
      </w:r>
      <w:r w:rsidR="009D5658" w:rsidRPr="00D77050">
        <w:rPr>
          <w:sz w:val="28"/>
          <w:szCs w:val="28"/>
          <w:lang w:val="kk-KZ"/>
        </w:rPr>
        <w:t>:</w:t>
      </w:r>
    </w:p>
    <w:p w:rsidR="00565AA2" w:rsidRPr="00D77050" w:rsidRDefault="00AF452A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г</w:t>
      </w:r>
      <w:r w:rsidR="00565AA2" w:rsidRPr="00D77050">
        <w:rPr>
          <w:sz w:val="28"/>
          <w:szCs w:val="28"/>
          <w:lang w:val="kk-KZ"/>
        </w:rPr>
        <w:t>азтектес көмірсутектің салыстырмалы тығыздығы бойынша немесе құрамындағы көміртек пен сутектің массалық үлестері бойынша оның</w:t>
      </w:r>
      <w:r w:rsidRPr="00D77050">
        <w:rPr>
          <w:sz w:val="28"/>
          <w:szCs w:val="28"/>
          <w:lang w:val="kk-KZ"/>
        </w:rPr>
        <w:t xml:space="preserve"> молекулалық формуласын анықтау;</w:t>
      </w:r>
    </w:p>
    <w:p w:rsidR="00565AA2" w:rsidRPr="00D77050" w:rsidRDefault="00AF452A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өмірсутектің салыстырмалы тығыздығы немесе оның жану өнімдерінің массасы, көлемі, зат мөлшері бойынша моле</w:t>
      </w:r>
      <w:r w:rsidRPr="00D77050">
        <w:rPr>
          <w:sz w:val="28"/>
          <w:szCs w:val="28"/>
          <w:lang w:val="kk-KZ"/>
        </w:rPr>
        <w:t>кулалық формуласын анықтау;</w:t>
      </w:r>
    </w:p>
    <w:p w:rsidR="00565AA2" w:rsidRPr="00D77050" w:rsidRDefault="00AF452A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өмірсутектер арасындағы генетикалық байланысты жүзеге асыратын химиялық реакция теңдеулері бойынша өн</w:t>
      </w:r>
      <w:r w:rsidRPr="00D77050">
        <w:rPr>
          <w:sz w:val="28"/>
          <w:szCs w:val="28"/>
          <w:lang w:val="kk-KZ"/>
        </w:rPr>
        <w:t>імнің массасын, көлемін есептеу;</w:t>
      </w:r>
    </w:p>
    <w:p w:rsidR="00F45544" w:rsidRPr="00D77050" w:rsidRDefault="00AF452A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</w:t>
      </w:r>
      <w:r w:rsidR="00565AA2" w:rsidRPr="00D77050">
        <w:rPr>
          <w:sz w:val="28"/>
          <w:szCs w:val="28"/>
          <w:lang w:val="kk-KZ"/>
        </w:rPr>
        <w:t>абиғи газдың жануы, этанның дегидрленуі, ацетиленнің гидрлену реакцияларындағы газдардың</w:t>
      </w:r>
      <w:r w:rsidR="0025783A" w:rsidRPr="00D77050">
        <w:rPr>
          <w:sz w:val="28"/>
          <w:szCs w:val="28"/>
          <w:lang w:val="kk-KZ"/>
        </w:rPr>
        <w:t xml:space="preserve"> көлемдік қатынастарын есептеу;</w:t>
      </w:r>
    </w:p>
    <w:p w:rsidR="00565AA2" w:rsidRPr="00D77050" w:rsidRDefault="00DB5843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 2</w:t>
      </w:r>
      <w:r>
        <w:rPr>
          <w:sz w:val="28"/>
          <w:szCs w:val="28"/>
          <w:lang w:val="kk-KZ"/>
        </w:rPr>
        <w:t xml:space="preserve"> </w:t>
      </w:r>
      <w:r w:rsidR="00F45544"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өрсетілімдер</w:t>
      </w:r>
      <w:r w:rsidR="00F45544" w:rsidRPr="00D77050">
        <w:rPr>
          <w:sz w:val="28"/>
          <w:szCs w:val="28"/>
          <w:lang w:val="kk-KZ"/>
        </w:rPr>
        <w:t>:</w:t>
      </w:r>
    </w:p>
    <w:p w:rsidR="00565AA2" w:rsidRPr="00D77050" w:rsidRDefault="00565AA2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«Қаныққан көмірсутектер мен олардың алкилдік радикалдарының гомологтық қатары» кестесі.</w:t>
      </w:r>
    </w:p>
    <w:p w:rsidR="00565AA2" w:rsidRPr="00D77050" w:rsidRDefault="0025783A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метан, этилен, ацетиленнің жануы;</w:t>
      </w:r>
    </w:p>
    <w:p w:rsidR="00565AA2" w:rsidRPr="00D77050" w:rsidRDefault="0025783A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аучук, ре</w:t>
      </w:r>
      <w:r w:rsidRPr="00D77050">
        <w:rPr>
          <w:sz w:val="28"/>
          <w:szCs w:val="28"/>
          <w:lang w:val="kk-KZ"/>
        </w:rPr>
        <w:t>зина, эбонит үлгілерімен танысу;</w:t>
      </w:r>
    </w:p>
    <w:p w:rsidR="00565AA2" w:rsidRPr="00D77050" w:rsidRDefault="0025783A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п</w:t>
      </w:r>
      <w:r w:rsidR="00565AA2" w:rsidRPr="00D77050">
        <w:rPr>
          <w:sz w:val="28"/>
          <w:szCs w:val="28"/>
          <w:lang w:val="kk-KZ"/>
        </w:rPr>
        <w:t>арафиннің оттектің жеткілікті және жеткілікс</w:t>
      </w:r>
      <w:r w:rsidRPr="00D77050">
        <w:rPr>
          <w:sz w:val="28"/>
          <w:szCs w:val="28"/>
          <w:lang w:val="kk-KZ"/>
        </w:rPr>
        <w:t>із мөлшерінде балқуы және жануы;</w:t>
      </w:r>
    </w:p>
    <w:p w:rsidR="00F45544" w:rsidRPr="00D77050" w:rsidRDefault="0025783A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қ</w:t>
      </w:r>
      <w:r w:rsidR="00565AA2" w:rsidRPr="00D77050">
        <w:rPr>
          <w:sz w:val="28"/>
          <w:szCs w:val="28"/>
          <w:lang w:val="kk-KZ"/>
        </w:rPr>
        <w:t>ыздырғанда каучуктың айырылуы, айырылу өнімдерінен қан</w:t>
      </w:r>
      <w:r w:rsidRPr="00D77050">
        <w:rPr>
          <w:sz w:val="28"/>
          <w:szCs w:val="28"/>
          <w:lang w:val="kk-KZ"/>
        </w:rPr>
        <w:t>ықпаған көмірсутектерді анықтау;</w:t>
      </w:r>
    </w:p>
    <w:p w:rsidR="00F45544" w:rsidRPr="00D77050" w:rsidRDefault="00DB5843" w:rsidP="00042876">
      <w:pPr>
        <w:tabs>
          <w:tab w:val="left" w:pos="567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</w:t>
      </w:r>
      <w:r w:rsidR="003D7129">
        <w:rPr>
          <w:sz w:val="28"/>
          <w:szCs w:val="28"/>
          <w:lang w:val="kk-KZ"/>
        </w:rPr>
        <w:t>2</w:t>
      </w: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лабораториялық тәжірибе</w:t>
      </w:r>
      <w:r w:rsidR="003D7129">
        <w:rPr>
          <w:sz w:val="28"/>
          <w:szCs w:val="28"/>
          <w:lang w:val="kk-KZ"/>
        </w:rPr>
        <w:t xml:space="preserve"> (мультимедиа)</w:t>
      </w:r>
      <w:r w:rsidR="0025783A" w:rsidRPr="00D77050">
        <w:rPr>
          <w:sz w:val="28"/>
          <w:szCs w:val="28"/>
          <w:lang w:val="kk-KZ"/>
        </w:rPr>
        <w:t xml:space="preserve"> «</w:t>
      </w:r>
      <w:r w:rsidR="00F31D8B">
        <w:rPr>
          <w:sz w:val="28"/>
          <w:szCs w:val="28"/>
          <w:lang w:val="kk-KZ"/>
        </w:rPr>
        <w:t>э</w:t>
      </w:r>
      <w:r w:rsidR="00565AA2" w:rsidRPr="00D77050">
        <w:rPr>
          <w:sz w:val="28"/>
          <w:szCs w:val="28"/>
          <w:lang w:val="kk-KZ"/>
        </w:rPr>
        <w:t>тилен, ацетилен, мұнай үлгісі мен бензолдың калий перманганаты мен йод суына әсері</w:t>
      </w:r>
      <w:r w:rsidR="0025783A" w:rsidRPr="00D77050">
        <w:rPr>
          <w:sz w:val="28"/>
          <w:szCs w:val="28"/>
          <w:lang w:val="kk-KZ"/>
        </w:rPr>
        <w:t>»;</w:t>
      </w:r>
    </w:p>
    <w:p w:rsidR="00F45544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2 </w:t>
      </w:r>
      <w:r w:rsidR="00565AA2" w:rsidRPr="00D77050">
        <w:rPr>
          <w:sz w:val="28"/>
          <w:szCs w:val="28"/>
          <w:lang w:val="kk-KZ"/>
        </w:rPr>
        <w:t>практикалық жұмыс</w:t>
      </w:r>
      <w:r w:rsidR="0025783A" w:rsidRPr="00D77050">
        <w:rPr>
          <w:sz w:val="28"/>
          <w:szCs w:val="28"/>
          <w:lang w:val="kk-KZ"/>
        </w:rPr>
        <w:t xml:space="preserve"> «</w:t>
      </w:r>
      <w:r w:rsidR="00F31D8B">
        <w:rPr>
          <w:sz w:val="28"/>
          <w:szCs w:val="28"/>
          <w:lang w:val="kk-KZ"/>
        </w:rPr>
        <w:t>э</w:t>
      </w:r>
      <w:r w:rsidR="00565AA2" w:rsidRPr="00D77050">
        <w:rPr>
          <w:sz w:val="28"/>
          <w:szCs w:val="28"/>
          <w:lang w:val="kk-KZ"/>
        </w:rPr>
        <w:t>тилен алу және оның қасиеттерін зерттеу</w:t>
      </w:r>
      <w:r w:rsidR="0025783A" w:rsidRPr="00D77050">
        <w:rPr>
          <w:sz w:val="28"/>
          <w:szCs w:val="28"/>
          <w:lang w:val="kk-KZ"/>
        </w:rPr>
        <w:t>»;</w:t>
      </w:r>
    </w:p>
    <w:p w:rsidR="00F45544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 2</w:t>
      </w:r>
      <w:r>
        <w:rPr>
          <w:sz w:val="28"/>
          <w:szCs w:val="28"/>
          <w:lang w:val="kk-KZ"/>
        </w:rPr>
        <w:t xml:space="preserve"> </w:t>
      </w:r>
      <w:r w:rsidR="0025783A" w:rsidRPr="00D77050">
        <w:rPr>
          <w:sz w:val="28"/>
          <w:szCs w:val="28"/>
          <w:lang w:val="kk-KZ"/>
        </w:rPr>
        <w:t>бақылау жұмысы</w:t>
      </w:r>
      <w:r w:rsidR="00CF49B5" w:rsidRPr="00D77050">
        <w:rPr>
          <w:sz w:val="28"/>
          <w:szCs w:val="28"/>
          <w:lang w:val="kk-KZ"/>
        </w:rPr>
        <w:t>.</w:t>
      </w:r>
    </w:p>
    <w:p w:rsidR="00565AA2" w:rsidRPr="00D77050" w:rsidRDefault="00CF49B5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21</w:t>
      </w:r>
      <w:r w:rsidR="0025783A" w:rsidRPr="00D77050">
        <w:rPr>
          <w:sz w:val="28"/>
          <w:szCs w:val="28"/>
          <w:lang w:val="kk-KZ"/>
        </w:rPr>
        <w:t xml:space="preserve">. </w:t>
      </w:r>
      <w:r w:rsidR="00565AA2" w:rsidRPr="00D77050">
        <w:rPr>
          <w:sz w:val="28"/>
          <w:szCs w:val="28"/>
          <w:lang w:val="kk-KZ"/>
        </w:rPr>
        <w:t>Оттекті органикалық қосылыстар</w:t>
      </w:r>
      <w:r w:rsidR="00F45544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(20 сағат)</w:t>
      </w:r>
      <w:r w:rsidR="0025783A" w:rsidRPr="00D77050">
        <w:rPr>
          <w:sz w:val="28"/>
          <w:szCs w:val="28"/>
          <w:lang w:val="kk-KZ"/>
        </w:rPr>
        <w:t>:</w:t>
      </w:r>
    </w:p>
    <w:p w:rsidR="00565AA2" w:rsidRPr="00D77050" w:rsidRDefault="0025783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</w:t>
      </w:r>
      <w:r w:rsidR="00565AA2" w:rsidRPr="00D77050">
        <w:rPr>
          <w:sz w:val="28"/>
          <w:szCs w:val="28"/>
          <w:lang w:val="kk-KZ"/>
        </w:rPr>
        <w:t xml:space="preserve">ттекті органикалық қосылыстардың жіктелуі, </w:t>
      </w:r>
      <w:r w:rsidRPr="00D77050">
        <w:rPr>
          <w:sz w:val="28"/>
          <w:szCs w:val="28"/>
          <w:lang w:val="kk-KZ"/>
        </w:rPr>
        <w:t>номенклатурасы;</w:t>
      </w:r>
    </w:p>
    <w:p w:rsidR="00147500" w:rsidRPr="00D77050" w:rsidRDefault="0025783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спирттер, с</w:t>
      </w:r>
      <w:r w:rsidR="00565AA2" w:rsidRPr="00D77050">
        <w:rPr>
          <w:sz w:val="28"/>
          <w:szCs w:val="28"/>
          <w:lang w:val="kk-KZ"/>
        </w:rPr>
        <w:t>п</w:t>
      </w:r>
      <w:r w:rsidRPr="00D77050">
        <w:rPr>
          <w:sz w:val="28"/>
          <w:szCs w:val="28"/>
          <w:lang w:val="kk-KZ"/>
        </w:rPr>
        <w:t>ирттердің құрамы мен жіктелуі, қаныққан біратомды спирттер, қ</w:t>
      </w:r>
      <w:r w:rsidR="00565AA2" w:rsidRPr="00D77050">
        <w:rPr>
          <w:sz w:val="28"/>
          <w:szCs w:val="28"/>
          <w:lang w:val="kk-KZ"/>
        </w:rPr>
        <w:t>аныққан біратомды спирттердің гомол</w:t>
      </w:r>
      <w:r w:rsidRPr="00D77050">
        <w:rPr>
          <w:sz w:val="28"/>
          <w:szCs w:val="28"/>
          <w:lang w:val="kk-KZ"/>
        </w:rPr>
        <w:t>огтық қатары, жалпы формуласы, спирттердің изомериленуі, с</w:t>
      </w:r>
      <w:r w:rsidR="00565AA2" w:rsidRPr="00D77050">
        <w:rPr>
          <w:sz w:val="28"/>
          <w:szCs w:val="28"/>
          <w:lang w:val="kk-KZ"/>
        </w:rPr>
        <w:t>пирттердің</w:t>
      </w:r>
      <w:r w:rsidRPr="00D77050">
        <w:rPr>
          <w:sz w:val="28"/>
          <w:szCs w:val="28"/>
          <w:lang w:val="kk-KZ"/>
        </w:rPr>
        <w:t xml:space="preserve"> физикалық қасиеттері, алынуы, молекулааралық сутектік байланыс, с</w:t>
      </w:r>
      <w:r w:rsidR="00565AA2" w:rsidRPr="00D77050">
        <w:rPr>
          <w:sz w:val="28"/>
          <w:szCs w:val="28"/>
          <w:lang w:val="kk-KZ"/>
        </w:rPr>
        <w:t>пирттердің электро</w:t>
      </w:r>
      <w:r w:rsidRPr="00D77050">
        <w:rPr>
          <w:sz w:val="28"/>
          <w:szCs w:val="28"/>
          <w:lang w:val="kk-KZ"/>
        </w:rPr>
        <w:t>ндық құрылысының ерекшеліктері, с</w:t>
      </w:r>
      <w:r w:rsidR="00565AA2" w:rsidRPr="00D77050">
        <w:rPr>
          <w:sz w:val="28"/>
          <w:szCs w:val="28"/>
          <w:lang w:val="kk-KZ"/>
        </w:rPr>
        <w:t>пирттердің химиялық қасиеттері: спирттердің металдармен, галоген сутектермен әрекеттесуі, молекулааралық, молекулаішілік дегидратациялану, э</w:t>
      </w:r>
      <w:r w:rsidRPr="00D77050">
        <w:rPr>
          <w:sz w:val="28"/>
          <w:szCs w:val="28"/>
          <w:lang w:val="kk-KZ"/>
        </w:rPr>
        <w:t>фирлену, тотығу мен дегидрленуі;</w:t>
      </w:r>
    </w:p>
    <w:p w:rsidR="0025783A" w:rsidRPr="00D77050" w:rsidRDefault="0025783A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көпатомды спирттер, э</w:t>
      </w:r>
      <w:r w:rsidR="00565AA2" w:rsidRPr="00D77050">
        <w:rPr>
          <w:bCs/>
          <w:iCs/>
          <w:sz w:val="28"/>
          <w:szCs w:val="28"/>
          <w:lang w:val="kk-KZ"/>
        </w:rPr>
        <w:t>тиленглик</w:t>
      </w:r>
      <w:r w:rsidRPr="00D77050">
        <w:rPr>
          <w:bCs/>
          <w:iCs/>
          <w:sz w:val="28"/>
          <w:szCs w:val="28"/>
          <w:lang w:val="kk-KZ"/>
        </w:rPr>
        <w:t>оль, глицерин, к</w:t>
      </w:r>
      <w:r w:rsidR="00565AA2" w:rsidRPr="00D77050">
        <w:rPr>
          <w:bCs/>
          <w:iCs/>
          <w:sz w:val="28"/>
          <w:szCs w:val="28"/>
          <w:lang w:val="kk-KZ"/>
        </w:rPr>
        <w:t>өпатомды спиртте</w:t>
      </w:r>
      <w:r w:rsidRPr="00D77050">
        <w:rPr>
          <w:bCs/>
          <w:iCs/>
          <w:sz w:val="28"/>
          <w:szCs w:val="28"/>
          <w:lang w:val="kk-KZ"/>
        </w:rPr>
        <w:t>рдің құрылысы және қасиеттері, к</w:t>
      </w:r>
      <w:r w:rsidR="00565AA2" w:rsidRPr="00D77050">
        <w:rPr>
          <w:bCs/>
          <w:iCs/>
          <w:sz w:val="28"/>
          <w:szCs w:val="28"/>
          <w:lang w:val="kk-KZ"/>
        </w:rPr>
        <w:t>өпатом</w:t>
      </w:r>
      <w:r w:rsidRPr="00D77050">
        <w:rPr>
          <w:bCs/>
          <w:iCs/>
          <w:sz w:val="28"/>
          <w:szCs w:val="28"/>
          <w:lang w:val="kk-KZ"/>
        </w:rPr>
        <w:t>ды спирттерге сапалық реакция, спирттердің маңызды өкілдері, м</w:t>
      </w:r>
      <w:r w:rsidR="00565AA2" w:rsidRPr="00D77050">
        <w:rPr>
          <w:bCs/>
          <w:iCs/>
          <w:sz w:val="28"/>
          <w:szCs w:val="28"/>
          <w:lang w:val="kk-KZ"/>
        </w:rPr>
        <w:t xml:space="preserve">етанол мен </w:t>
      </w:r>
      <w:r w:rsidRPr="00D77050">
        <w:rPr>
          <w:bCs/>
          <w:iCs/>
          <w:sz w:val="28"/>
          <w:szCs w:val="28"/>
          <w:lang w:val="kk-KZ"/>
        </w:rPr>
        <w:t>этанолдың физиологиялық әсері, спирттердің қолданылуы;</w:t>
      </w:r>
    </w:p>
    <w:p w:rsidR="00565AA2" w:rsidRPr="00D77050" w:rsidRDefault="0025783A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фенол, фенол молекуласының құрылысы, а</w:t>
      </w:r>
      <w:r w:rsidR="00565AA2" w:rsidRPr="00D77050">
        <w:rPr>
          <w:bCs/>
          <w:iCs/>
          <w:sz w:val="28"/>
          <w:szCs w:val="28"/>
          <w:lang w:val="kk-KZ"/>
        </w:rPr>
        <w:t>томдар мен атомдар т</w:t>
      </w:r>
      <w:r w:rsidRPr="00D77050">
        <w:rPr>
          <w:bCs/>
          <w:iCs/>
          <w:sz w:val="28"/>
          <w:szCs w:val="28"/>
          <w:lang w:val="kk-KZ"/>
        </w:rPr>
        <w:t>обының өзара әсері, физикалық қасиеттері, химиялық қасиеттері, фенолдың алынуы, фенолға сапалық реакция, ф</w:t>
      </w:r>
      <w:r w:rsidR="00565AA2" w:rsidRPr="00D77050">
        <w:rPr>
          <w:bCs/>
          <w:iCs/>
          <w:sz w:val="28"/>
          <w:szCs w:val="28"/>
          <w:lang w:val="kk-KZ"/>
        </w:rPr>
        <w:t>енол жән</w:t>
      </w:r>
      <w:r w:rsidRPr="00D77050">
        <w:rPr>
          <w:bCs/>
          <w:iCs/>
          <w:sz w:val="28"/>
          <w:szCs w:val="28"/>
          <w:lang w:val="kk-KZ"/>
        </w:rPr>
        <w:t>е оның туындыларының қолданылуы;</w:t>
      </w:r>
    </w:p>
    <w:p w:rsidR="0025783A" w:rsidRPr="00D77050" w:rsidRDefault="0025783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lastRenderedPageBreak/>
        <w:t>альдегидтер, к</w:t>
      </w:r>
      <w:r w:rsidR="00565AA2" w:rsidRPr="00D77050">
        <w:rPr>
          <w:bCs/>
          <w:iCs/>
          <w:sz w:val="28"/>
          <w:szCs w:val="28"/>
          <w:lang w:val="kk-KZ"/>
        </w:rPr>
        <w:t>етондар</w:t>
      </w:r>
      <w:r w:rsidRPr="00D77050">
        <w:rPr>
          <w:sz w:val="28"/>
          <w:szCs w:val="28"/>
          <w:lang w:val="kk-KZ"/>
        </w:rPr>
        <w:t>, а</w:t>
      </w:r>
      <w:r w:rsidR="00565AA2" w:rsidRPr="00D77050">
        <w:rPr>
          <w:sz w:val="28"/>
          <w:szCs w:val="28"/>
          <w:lang w:val="kk-KZ"/>
        </w:rPr>
        <w:t>льдегид және кетон молекулаларыны</w:t>
      </w:r>
      <w:r w:rsidRPr="00D77050">
        <w:rPr>
          <w:sz w:val="28"/>
          <w:szCs w:val="28"/>
          <w:lang w:val="kk-KZ"/>
        </w:rPr>
        <w:t>ң құрылысы, гомологтық қатары, и</w:t>
      </w:r>
      <w:r w:rsidR="00565AA2" w:rsidRPr="00D77050">
        <w:rPr>
          <w:sz w:val="28"/>
          <w:szCs w:val="28"/>
          <w:lang w:val="kk-KZ"/>
        </w:rPr>
        <w:t>зомерленуі мен номен</w:t>
      </w:r>
      <w:r w:rsidRPr="00D77050">
        <w:rPr>
          <w:sz w:val="28"/>
          <w:szCs w:val="28"/>
          <w:lang w:val="kk-KZ"/>
        </w:rPr>
        <w:t>клатурасы, к</w:t>
      </w:r>
      <w:r w:rsidR="00565AA2" w:rsidRPr="00D77050">
        <w:rPr>
          <w:sz w:val="28"/>
          <w:szCs w:val="28"/>
          <w:lang w:val="kk-KZ"/>
        </w:rPr>
        <w:t>арбонил то</w:t>
      </w:r>
      <w:r w:rsidRPr="00D77050">
        <w:rPr>
          <w:sz w:val="28"/>
          <w:szCs w:val="28"/>
          <w:lang w:val="kk-KZ"/>
        </w:rPr>
        <w:t>бының құрылысы, ерекшеліктері, алынуы, ф</w:t>
      </w:r>
      <w:r w:rsidR="00565AA2" w:rsidRPr="00D77050">
        <w:rPr>
          <w:sz w:val="28"/>
          <w:szCs w:val="28"/>
          <w:lang w:val="kk-KZ"/>
        </w:rPr>
        <w:t>изик</w:t>
      </w:r>
      <w:r w:rsidRPr="00D77050">
        <w:rPr>
          <w:sz w:val="28"/>
          <w:szCs w:val="28"/>
          <w:lang w:val="kk-KZ"/>
        </w:rPr>
        <w:t>алық және химиялық қасиеттері, қолданылуы;</w:t>
      </w:r>
    </w:p>
    <w:p w:rsidR="00565AA2" w:rsidRPr="00D77050" w:rsidRDefault="0025783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ф</w:t>
      </w:r>
      <w:r w:rsidR="00565AA2" w:rsidRPr="00D77050">
        <w:rPr>
          <w:sz w:val="28"/>
          <w:szCs w:val="28"/>
          <w:lang w:val="kk-KZ"/>
        </w:rPr>
        <w:t>ормальдегид және оның гомоло</w:t>
      </w:r>
      <w:r w:rsidRPr="00D77050">
        <w:rPr>
          <w:sz w:val="28"/>
          <w:szCs w:val="28"/>
          <w:lang w:val="kk-KZ"/>
        </w:rPr>
        <w:t>гтарының физикалық қасиеттері. а</w:t>
      </w:r>
      <w:r w:rsidR="00565AA2" w:rsidRPr="00D77050">
        <w:rPr>
          <w:sz w:val="28"/>
          <w:szCs w:val="28"/>
          <w:lang w:val="kk-KZ"/>
        </w:rPr>
        <w:t xml:space="preserve">льдегидтер </w:t>
      </w:r>
      <w:r w:rsidRPr="00D77050">
        <w:rPr>
          <w:sz w:val="28"/>
          <w:szCs w:val="28"/>
          <w:lang w:val="kk-KZ"/>
        </w:rPr>
        <w:t>мен кетондардың жеке өкілдері, а</w:t>
      </w:r>
      <w:r w:rsidR="00565AA2" w:rsidRPr="00D77050">
        <w:rPr>
          <w:sz w:val="28"/>
          <w:szCs w:val="28"/>
          <w:lang w:val="kk-KZ"/>
        </w:rPr>
        <w:t>льдегидтердің химиялық қасиеттерінің карбонил тобына тәуелділігі (гидрлену</w:t>
      </w:r>
      <w:r w:rsidRPr="00D77050">
        <w:rPr>
          <w:sz w:val="28"/>
          <w:szCs w:val="28"/>
          <w:lang w:val="kk-KZ"/>
        </w:rPr>
        <w:t>, тотығуы), а</w:t>
      </w:r>
      <w:r w:rsidR="00565AA2" w:rsidRPr="00D77050">
        <w:rPr>
          <w:sz w:val="28"/>
          <w:szCs w:val="28"/>
          <w:lang w:val="kk-KZ"/>
        </w:rPr>
        <w:t>льдегидтердің сапалық реакциялары</w:t>
      </w:r>
      <w:r w:rsidR="00147500" w:rsidRPr="00D77050">
        <w:rPr>
          <w:sz w:val="28"/>
          <w:szCs w:val="28"/>
          <w:lang w:val="kk-KZ"/>
        </w:rPr>
        <w:t xml:space="preserve"> (күміс оксидінің аммиактағы ерітіндісімен және мыс (ІІ) гидроксидімен тотығуы)</w:t>
      </w:r>
      <w:r w:rsidRPr="00D77050">
        <w:rPr>
          <w:sz w:val="28"/>
          <w:szCs w:val="28"/>
          <w:lang w:val="kk-KZ"/>
        </w:rPr>
        <w:t>, ф</w:t>
      </w:r>
      <w:r w:rsidR="00565AA2" w:rsidRPr="00D77050">
        <w:rPr>
          <w:sz w:val="28"/>
          <w:szCs w:val="28"/>
          <w:lang w:val="kk-KZ"/>
        </w:rPr>
        <w:t>ормальдегидті</w:t>
      </w:r>
      <w:r w:rsidRPr="00D77050">
        <w:rPr>
          <w:sz w:val="28"/>
          <w:szCs w:val="28"/>
          <w:lang w:val="kk-KZ"/>
        </w:rPr>
        <w:t>ң фенолмен поликонденсациялануы;</w:t>
      </w:r>
    </w:p>
    <w:p w:rsidR="00565AA2" w:rsidRPr="00D77050" w:rsidRDefault="0025783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карбон қышқылдары, к</w:t>
      </w:r>
      <w:r w:rsidR="00565AA2" w:rsidRPr="00D77050">
        <w:rPr>
          <w:bCs/>
          <w:iCs/>
          <w:sz w:val="28"/>
          <w:szCs w:val="28"/>
          <w:lang w:val="kk-KZ"/>
        </w:rPr>
        <w:t>арбон</w:t>
      </w:r>
      <w:r w:rsidR="00565AA2" w:rsidRPr="00D77050">
        <w:rPr>
          <w:sz w:val="28"/>
          <w:szCs w:val="28"/>
          <w:lang w:val="kk-KZ"/>
        </w:rPr>
        <w:t xml:space="preserve"> қышқылдарының молекуласы м</w:t>
      </w:r>
      <w:r w:rsidRPr="00D77050">
        <w:rPr>
          <w:sz w:val="28"/>
          <w:szCs w:val="28"/>
          <w:lang w:val="kk-KZ"/>
        </w:rPr>
        <w:t>ен карбоксил тобының құрылысы, к</w:t>
      </w:r>
      <w:r w:rsidR="00565AA2" w:rsidRPr="00D77050">
        <w:rPr>
          <w:sz w:val="28"/>
          <w:szCs w:val="28"/>
          <w:lang w:val="kk-KZ"/>
        </w:rPr>
        <w:t>арбон қышқылдарының жіктелуі, жалпы формуласы, и</w:t>
      </w:r>
      <w:r w:rsidRPr="00D77050">
        <w:rPr>
          <w:sz w:val="28"/>
          <w:szCs w:val="28"/>
          <w:lang w:val="kk-KZ"/>
        </w:rPr>
        <w:t>зомерленуі мен номенклатурасы, к</w:t>
      </w:r>
      <w:r w:rsidR="00565AA2" w:rsidRPr="00D77050">
        <w:rPr>
          <w:sz w:val="28"/>
          <w:szCs w:val="28"/>
          <w:lang w:val="kk-KZ"/>
        </w:rPr>
        <w:t>арбон қы</w:t>
      </w:r>
      <w:r w:rsidRPr="00D77050">
        <w:rPr>
          <w:sz w:val="28"/>
          <w:szCs w:val="28"/>
          <w:lang w:val="kk-KZ"/>
        </w:rPr>
        <w:t>шқылдарының табиғатта таралуы, к</w:t>
      </w:r>
      <w:r w:rsidR="00565AA2" w:rsidRPr="00D77050">
        <w:rPr>
          <w:sz w:val="28"/>
          <w:szCs w:val="28"/>
          <w:lang w:val="kk-KZ"/>
        </w:rPr>
        <w:t>а</w:t>
      </w:r>
      <w:r w:rsidRPr="00D77050">
        <w:rPr>
          <w:sz w:val="28"/>
          <w:szCs w:val="28"/>
          <w:lang w:val="kk-KZ"/>
        </w:rPr>
        <w:t>рбон қышқылдарының қолданылуы, к</w:t>
      </w:r>
      <w:r w:rsidR="00565AA2" w:rsidRPr="00D77050">
        <w:rPr>
          <w:sz w:val="28"/>
          <w:szCs w:val="28"/>
          <w:lang w:val="kk-KZ"/>
        </w:rPr>
        <w:t>арбон қышқылдарының физикалық қасиеттері және олардың молекула құрылыс</w:t>
      </w:r>
      <w:r w:rsidRPr="00D77050">
        <w:rPr>
          <w:sz w:val="28"/>
          <w:szCs w:val="28"/>
          <w:lang w:val="kk-KZ"/>
        </w:rPr>
        <w:t>ына тәуелділігі, к</w:t>
      </w:r>
      <w:r w:rsidR="00565AA2" w:rsidRPr="00D77050">
        <w:rPr>
          <w:sz w:val="28"/>
          <w:szCs w:val="28"/>
          <w:lang w:val="kk-KZ"/>
        </w:rPr>
        <w:t>арбон қышқылдарының химиялық қасиеттері: металдар, металл оксидтері, негізд</w:t>
      </w:r>
      <w:r w:rsidRPr="00D77050">
        <w:rPr>
          <w:sz w:val="28"/>
          <w:szCs w:val="28"/>
          <w:lang w:val="kk-KZ"/>
        </w:rPr>
        <w:t>ер және тұздармен әрекеттесуі, к</w:t>
      </w:r>
      <w:r w:rsidR="00565AA2" w:rsidRPr="00D77050">
        <w:rPr>
          <w:sz w:val="28"/>
          <w:szCs w:val="28"/>
          <w:lang w:val="kk-KZ"/>
        </w:rPr>
        <w:t>өмірсутек радикалының к</w:t>
      </w:r>
      <w:r w:rsidRPr="00D77050">
        <w:rPr>
          <w:sz w:val="28"/>
          <w:szCs w:val="28"/>
          <w:lang w:val="kk-KZ"/>
        </w:rPr>
        <w:t>арбон қышқылының күшіне әсері, э</w:t>
      </w:r>
      <w:r w:rsidR="00565AA2" w:rsidRPr="00D77050">
        <w:rPr>
          <w:sz w:val="28"/>
          <w:szCs w:val="28"/>
          <w:lang w:val="kk-KZ"/>
        </w:rPr>
        <w:t>фирлену ре</w:t>
      </w:r>
      <w:r w:rsidRPr="00D77050">
        <w:rPr>
          <w:sz w:val="28"/>
          <w:szCs w:val="28"/>
          <w:lang w:val="kk-KZ"/>
        </w:rPr>
        <w:t>акциясы, оның жүру жағдайлары, қ</w:t>
      </w:r>
      <w:r w:rsidR="00565AA2" w:rsidRPr="00D77050">
        <w:rPr>
          <w:sz w:val="28"/>
          <w:szCs w:val="28"/>
          <w:lang w:val="kk-KZ"/>
        </w:rPr>
        <w:t>анықпаған карбон қышқылдары, олардың қ</w:t>
      </w:r>
      <w:r w:rsidRPr="00D77050">
        <w:rPr>
          <w:sz w:val="28"/>
          <w:szCs w:val="28"/>
          <w:lang w:val="kk-KZ"/>
        </w:rPr>
        <w:t>ұрылысы мен химиялық қасиеттері;</w:t>
      </w:r>
    </w:p>
    <w:p w:rsidR="00565AA2" w:rsidRPr="00D77050" w:rsidRDefault="0025783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ж</w:t>
      </w:r>
      <w:r w:rsidR="00565AA2" w:rsidRPr="00D77050">
        <w:rPr>
          <w:bCs/>
          <w:iCs/>
          <w:sz w:val="28"/>
          <w:szCs w:val="28"/>
          <w:lang w:val="kk-KZ"/>
        </w:rPr>
        <w:t>ай және күрделі эфирлер</w:t>
      </w:r>
      <w:r w:rsidR="00147500" w:rsidRPr="00D77050">
        <w:rPr>
          <w:bCs/>
          <w:iCs/>
          <w:sz w:val="28"/>
          <w:szCs w:val="28"/>
          <w:lang w:val="kk-KZ"/>
        </w:rPr>
        <w:t xml:space="preserve"> және олардың</w:t>
      </w:r>
      <w:r w:rsidRPr="00D77050">
        <w:rPr>
          <w:sz w:val="28"/>
          <w:szCs w:val="28"/>
          <w:lang w:val="kk-KZ"/>
        </w:rPr>
        <w:t xml:space="preserve"> құрылысы, к</w:t>
      </w:r>
      <w:r w:rsidR="00565AA2" w:rsidRPr="00D77050">
        <w:rPr>
          <w:sz w:val="28"/>
          <w:szCs w:val="28"/>
          <w:lang w:val="kk-KZ"/>
        </w:rPr>
        <w:t>үрделі эфирлердің и</w:t>
      </w:r>
      <w:r w:rsidRPr="00D77050">
        <w:rPr>
          <w:sz w:val="28"/>
          <w:szCs w:val="28"/>
          <w:lang w:val="kk-KZ"/>
        </w:rPr>
        <w:t>зомерленуі мен номенклатурасы, э</w:t>
      </w:r>
      <w:r w:rsidR="00565AA2" w:rsidRPr="00D77050">
        <w:rPr>
          <w:sz w:val="28"/>
          <w:szCs w:val="28"/>
          <w:lang w:val="kk-KZ"/>
        </w:rPr>
        <w:t>фирлену реакциясының қайтымдылығ</w:t>
      </w:r>
      <w:r w:rsidRPr="00D77050">
        <w:rPr>
          <w:sz w:val="28"/>
          <w:szCs w:val="28"/>
          <w:lang w:val="kk-KZ"/>
        </w:rPr>
        <w:t>ы, күрделі эфирлердің гидролизі;</w:t>
      </w:r>
    </w:p>
    <w:p w:rsidR="00565AA2" w:rsidRPr="00D77050" w:rsidRDefault="0025783A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майлар, майлардың құрамы мен құрылысы, м</w:t>
      </w:r>
      <w:r w:rsidR="00565AA2" w:rsidRPr="00D77050">
        <w:rPr>
          <w:bCs/>
          <w:iCs/>
          <w:sz w:val="28"/>
          <w:szCs w:val="28"/>
          <w:lang w:val="kk-KZ"/>
        </w:rPr>
        <w:t>айлардың жікте</w:t>
      </w:r>
      <w:r w:rsidRPr="00D77050">
        <w:rPr>
          <w:bCs/>
          <w:iCs/>
          <w:sz w:val="28"/>
          <w:szCs w:val="28"/>
          <w:lang w:val="kk-KZ"/>
        </w:rPr>
        <w:t>луі мен номенклатурасы, майлардың табиғатта таралуы, майдың биологиялық функциясы, майдың қасиеттері. сұйық майларды гидрлеу, маргарин, т</w:t>
      </w:r>
      <w:r w:rsidR="00565AA2" w:rsidRPr="00D77050">
        <w:rPr>
          <w:bCs/>
          <w:iCs/>
          <w:sz w:val="28"/>
          <w:szCs w:val="28"/>
          <w:lang w:val="kk-KZ"/>
        </w:rPr>
        <w:t>ағам</w:t>
      </w:r>
      <w:r w:rsidRPr="00D77050">
        <w:rPr>
          <w:bCs/>
          <w:iCs/>
          <w:sz w:val="28"/>
          <w:szCs w:val="28"/>
          <w:lang w:val="kk-KZ"/>
        </w:rPr>
        <w:t>дағы майдың ағзадағы өзгерісі, м</w:t>
      </w:r>
      <w:r w:rsidR="00565AA2" w:rsidRPr="00D77050">
        <w:rPr>
          <w:bCs/>
          <w:iCs/>
          <w:sz w:val="28"/>
          <w:szCs w:val="28"/>
          <w:lang w:val="kk-KZ"/>
        </w:rPr>
        <w:t>айлар мен олардың негізіндегі т</w:t>
      </w:r>
      <w:r w:rsidRPr="00D77050">
        <w:rPr>
          <w:bCs/>
          <w:iCs/>
          <w:sz w:val="28"/>
          <w:szCs w:val="28"/>
          <w:lang w:val="kk-KZ"/>
        </w:rPr>
        <w:t>ағамдардың қоректік құндылығы. м</w:t>
      </w:r>
      <w:r w:rsidR="00565AA2" w:rsidRPr="00D77050">
        <w:rPr>
          <w:bCs/>
          <w:iCs/>
          <w:sz w:val="28"/>
          <w:szCs w:val="28"/>
          <w:lang w:val="kk-KZ"/>
        </w:rPr>
        <w:t>айлар гидролизі, саб</w:t>
      </w:r>
      <w:r w:rsidRPr="00D77050">
        <w:rPr>
          <w:bCs/>
          <w:iCs/>
          <w:sz w:val="28"/>
          <w:szCs w:val="28"/>
          <w:lang w:val="kk-KZ"/>
        </w:rPr>
        <w:t>ындануы, с</w:t>
      </w:r>
      <w:r w:rsidR="00565AA2" w:rsidRPr="00D77050">
        <w:rPr>
          <w:bCs/>
          <w:iCs/>
          <w:sz w:val="28"/>
          <w:szCs w:val="28"/>
          <w:lang w:val="kk-KZ"/>
        </w:rPr>
        <w:t xml:space="preserve">абындар </w:t>
      </w:r>
      <w:r w:rsidRPr="00D77050">
        <w:rPr>
          <w:bCs/>
          <w:iCs/>
          <w:sz w:val="28"/>
          <w:szCs w:val="28"/>
          <w:lang w:val="kk-KZ"/>
        </w:rPr>
        <w:t xml:space="preserve">және синтетикалық жуғыш заттар, </w:t>
      </w:r>
      <w:r w:rsidR="00565AA2" w:rsidRPr="00D77050">
        <w:rPr>
          <w:bCs/>
          <w:iCs/>
          <w:sz w:val="28"/>
          <w:szCs w:val="28"/>
          <w:lang w:val="kk-KZ"/>
        </w:rPr>
        <w:t>Қазақстанда са</w:t>
      </w:r>
      <w:r w:rsidRPr="00D77050">
        <w:rPr>
          <w:bCs/>
          <w:iCs/>
          <w:sz w:val="28"/>
          <w:szCs w:val="28"/>
          <w:lang w:val="kk-KZ"/>
        </w:rPr>
        <w:t>бын мен жуғыш заттарды өндіру, қ</w:t>
      </w:r>
      <w:r w:rsidR="00565AA2" w:rsidRPr="00D77050">
        <w:rPr>
          <w:bCs/>
          <w:iCs/>
          <w:sz w:val="28"/>
          <w:szCs w:val="28"/>
          <w:lang w:val="kk-KZ"/>
        </w:rPr>
        <w:t>оршаған ортаны синтетикалық жуғыш затта</w:t>
      </w:r>
      <w:r w:rsidRPr="00D77050">
        <w:rPr>
          <w:bCs/>
          <w:iCs/>
          <w:sz w:val="28"/>
          <w:szCs w:val="28"/>
          <w:lang w:val="kk-KZ"/>
        </w:rPr>
        <w:t>рдың әсерінен ластанудан қорғау;</w:t>
      </w:r>
    </w:p>
    <w:p w:rsidR="0025783A" w:rsidRPr="00D77050" w:rsidRDefault="0025783A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көмірсулар, м</w:t>
      </w:r>
      <w:r w:rsidR="00565AA2" w:rsidRPr="00D77050">
        <w:rPr>
          <w:bCs/>
          <w:iCs/>
          <w:sz w:val="28"/>
          <w:szCs w:val="28"/>
          <w:lang w:val="kk-KZ"/>
        </w:rPr>
        <w:t>оносахаридтер</w:t>
      </w:r>
      <w:r w:rsidRPr="00D77050">
        <w:rPr>
          <w:sz w:val="28"/>
          <w:szCs w:val="28"/>
          <w:lang w:val="kk-KZ"/>
        </w:rPr>
        <w:t>, г</w:t>
      </w:r>
      <w:r w:rsidR="00565AA2" w:rsidRPr="00D77050">
        <w:rPr>
          <w:sz w:val="28"/>
          <w:szCs w:val="28"/>
          <w:lang w:val="kk-KZ"/>
        </w:rPr>
        <w:t>люкоза</w:t>
      </w:r>
      <w:r w:rsidRPr="00D77050">
        <w:rPr>
          <w:sz w:val="28"/>
          <w:szCs w:val="28"/>
          <w:lang w:val="kk-KZ"/>
        </w:rPr>
        <w:t>, оның молекуласының құрылысы, табиғатта таралуы, г</w:t>
      </w:r>
      <w:r w:rsidR="00565AA2" w:rsidRPr="00D77050">
        <w:rPr>
          <w:sz w:val="28"/>
          <w:szCs w:val="28"/>
          <w:lang w:val="kk-KZ"/>
        </w:rPr>
        <w:t>лю</w:t>
      </w:r>
      <w:r w:rsidRPr="00D77050">
        <w:rPr>
          <w:sz w:val="28"/>
          <w:szCs w:val="28"/>
          <w:lang w:val="kk-KZ"/>
        </w:rPr>
        <w:t>козаның физикалық қасиеттері, химиялық қасиеттері:</w:t>
      </w:r>
    </w:p>
    <w:p w:rsidR="00E72FA3" w:rsidRPr="00D77050" w:rsidRDefault="00565AA2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бөлме температурасында және қыздырғанда глюкозаның мыс (ІІ) гидроксидімен әрекеттесуі, эфирлену, «Күміс</w:t>
      </w:r>
      <w:r w:rsidR="00E72FA3" w:rsidRPr="00D77050">
        <w:rPr>
          <w:sz w:val="28"/>
          <w:szCs w:val="28"/>
          <w:lang w:val="kk-KZ"/>
        </w:rPr>
        <w:t xml:space="preserve"> айна» реакциялары, гидрленуі;</w:t>
      </w:r>
    </w:p>
    <w:p w:rsidR="00565AA2" w:rsidRPr="00D77050" w:rsidRDefault="00E72FA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г</w:t>
      </w:r>
      <w:r w:rsidR="00565AA2" w:rsidRPr="00D77050">
        <w:rPr>
          <w:sz w:val="28"/>
          <w:szCs w:val="28"/>
          <w:lang w:val="kk-KZ"/>
        </w:rPr>
        <w:t>люкозаның спир</w:t>
      </w:r>
      <w:r w:rsidRPr="00D77050">
        <w:rPr>
          <w:sz w:val="28"/>
          <w:szCs w:val="28"/>
          <w:lang w:val="kk-KZ"/>
        </w:rPr>
        <w:t>т және сүт қышқылын түзе ашуы, г</w:t>
      </w:r>
      <w:r w:rsidR="00565AA2" w:rsidRPr="00D77050">
        <w:rPr>
          <w:sz w:val="28"/>
          <w:szCs w:val="28"/>
          <w:lang w:val="kk-KZ"/>
        </w:rPr>
        <w:t>люкозаның биологиялық ма</w:t>
      </w:r>
      <w:r w:rsidRPr="00D77050">
        <w:rPr>
          <w:sz w:val="28"/>
          <w:szCs w:val="28"/>
          <w:lang w:val="kk-KZ"/>
        </w:rPr>
        <w:t>ңызы, г</w:t>
      </w:r>
      <w:r w:rsidR="00565AA2" w:rsidRPr="00D77050">
        <w:rPr>
          <w:sz w:val="28"/>
          <w:szCs w:val="28"/>
          <w:lang w:val="kk-KZ"/>
        </w:rPr>
        <w:t>лю</w:t>
      </w:r>
      <w:r w:rsidRPr="00D77050">
        <w:rPr>
          <w:sz w:val="28"/>
          <w:szCs w:val="28"/>
          <w:lang w:val="kk-KZ"/>
        </w:rPr>
        <w:t>козаның алынуы мен қолданылуы, фруктоза – глюкоза изомері, ф</w:t>
      </w:r>
      <w:r w:rsidR="00565AA2" w:rsidRPr="00D77050">
        <w:rPr>
          <w:sz w:val="28"/>
          <w:szCs w:val="28"/>
          <w:lang w:val="kk-KZ"/>
        </w:rPr>
        <w:t>руктозаның табиғатт</w:t>
      </w:r>
      <w:r w:rsidRPr="00D77050">
        <w:rPr>
          <w:sz w:val="28"/>
          <w:szCs w:val="28"/>
          <w:lang w:val="kk-KZ"/>
        </w:rPr>
        <w:t>а таралуы, биологиялық маңызы, р</w:t>
      </w:r>
      <w:r w:rsidR="00565AA2" w:rsidRPr="00D77050">
        <w:rPr>
          <w:sz w:val="28"/>
          <w:szCs w:val="28"/>
          <w:lang w:val="kk-KZ"/>
        </w:rPr>
        <w:t>ибоза және дезо</w:t>
      </w:r>
      <w:r w:rsidRPr="00D77050">
        <w:rPr>
          <w:sz w:val="28"/>
          <w:szCs w:val="28"/>
          <w:lang w:val="kk-KZ"/>
        </w:rPr>
        <w:t>ксирибоза жайлы қысқаша мәлімет;</w:t>
      </w:r>
    </w:p>
    <w:p w:rsidR="00565AA2" w:rsidRPr="00D77050" w:rsidRDefault="00E72FA3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дисахаридтер, с</w:t>
      </w:r>
      <w:r w:rsidR="00565AA2" w:rsidRPr="00D77050">
        <w:rPr>
          <w:bCs/>
          <w:iCs/>
          <w:sz w:val="28"/>
          <w:szCs w:val="28"/>
          <w:lang w:val="kk-KZ"/>
        </w:rPr>
        <w:t>ахароза, оның моле</w:t>
      </w:r>
      <w:r w:rsidRPr="00D77050">
        <w:rPr>
          <w:bCs/>
          <w:iCs/>
          <w:sz w:val="28"/>
          <w:szCs w:val="28"/>
          <w:lang w:val="kk-KZ"/>
        </w:rPr>
        <w:t>куласының құрылысы мен құрамы, ф</w:t>
      </w:r>
      <w:r w:rsidR="00565AA2" w:rsidRPr="00D77050">
        <w:rPr>
          <w:bCs/>
          <w:iCs/>
          <w:sz w:val="28"/>
          <w:szCs w:val="28"/>
          <w:lang w:val="kk-KZ"/>
        </w:rPr>
        <w:t xml:space="preserve">изикалық және химиялық </w:t>
      </w:r>
      <w:r w:rsidRPr="00D77050">
        <w:rPr>
          <w:bCs/>
          <w:iCs/>
          <w:sz w:val="28"/>
          <w:szCs w:val="28"/>
          <w:lang w:val="kk-KZ"/>
        </w:rPr>
        <w:t>қасиеттері, сахарозаның биологиялық маңызы, с</w:t>
      </w:r>
      <w:r w:rsidR="00565AA2" w:rsidRPr="00D77050">
        <w:rPr>
          <w:bCs/>
          <w:iCs/>
          <w:sz w:val="28"/>
          <w:szCs w:val="28"/>
          <w:lang w:val="kk-KZ"/>
        </w:rPr>
        <w:t>ахарозаның изом</w:t>
      </w:r>
      <w:r w:rsidRPr="00D77050">
        <w:rPr>
          <w:bCs/>
          <w:iCs/>
          <w:sz w:val="28"/>
          <w:szCs w:val="28"/>
          <w:lang w:val="kk-KZ"/>
        </w:rPr>
        <w:t>ерлері (лактоза мен мальтоза), сахароза гидролизі, с</w:t>
      </w:r>
      <w:r w:rsidR="00565AA2" w:rsidRPr="00D77050">
        <w:rPr>
          <w:bCs/>
          <w:iCs/>
          <w:sz w:val="28"/>
          <w:szCs w:val="28"/>
          <w:lang w:val="kk-KZ"/>
        </w:rPr>
        <w:t>ахарозаны т</w:t>
      </w:r>
      <w:r w:rsidRPr="00D77050">
        <w:rPr>
          <w:bCs/>
          <w:iCs/>
          <w:sz w:val="28"/>
          <w:szCs w:val="28"/>
          <w:lang w:val="kk-KZ"/>
        </w:rPr>
        <w:t>абиғи шикізаттан өндірісте алу, Қазақстанда қант өндіру;</w:t>
      </w:r>
    </w:p>
    <w:p w:rsidR="00565AA2" w:rsidRPr="00D77050" w:rsidRDefault="00E72FA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lastRenderedPageBreak/>
        <w:t>п</w:t>
      </w:r>
      <w:r w:rsidR="00565AA2" w:rsidRPr="00D77050">
        <w:rPr>
          <w:bCs/>
          <w:iCs/>
          <w:sz w:val="28"/>
          <w:szCs w:val="28"/>
          <w:lang w:val="kk-KZ"/>
        </w:rPr>
        <w:t>олисахаридтер</w:t>
      </w:r>
      <w:r w:rsidRPr="00D77050">
        <w:rPr>
          <w:bCs/>
          <w:iCs/>
          <w:sz w:val="28"/>
          <w:szCs w:val="28"/>
          <w:lang w:val="kk-KZ"/>
        </w:rPr>
        <w:t>, к</w:t>
      </w:r>
      <w:r w:rsidR="00565AA2" w:rsidRPr="00D77050">
        <w:rPr>
          <w:sz w:val="28"/>
          <w:szCs w:val="28"/>
          <w:lang w:val="kk-KZ"/>
        </w:rPr>
        <w:t>рахмал және целлюлозаның құрылысы, құрамы, биологиялық маңыз</w:t>
      </w:r>
      <w:r w:rsidRPr="00D77050">
        <w:rPr>
          <w:sz w:val="28"/>
          <w:szCs w:val="28"/>
          <w:lang w:val="kk-KZ"/>
        </w:rPr>
        <w:t>ы, физикалық қасиеттері, химиялық қасиеттері. полисахаридтердің гидролизі, крахмалды сапалық анықтау, п</w:t>
      </w:r>
      <w:r w:rsidR="00565AA2" w:rsidRPr="00D77050">
        <w:rPr>
          <w:sz w:val="28"/>
          <w:szCs w:val="28"/>
          <w:lang w:val="kk-KZ"/>
        </w:rPr>
        <w:t>олиса</w:t>
      </w:r>
      <w:r w:rsidRPr="00D77050">
        <w:rPr>
          <w:sz w:val="28"/>
          <w:szCs w:val="28"/>
          <w:lang w:val="kk-KZ"/>
        </w:rPr>
        <w:t>харидтердің табиғатта таралуы, полисахаридтердің қолданылуы, целлюлоза триацетаты, тринитраты;</w:t>
      </w:r>
    </w:p>
    <w:p w:rsidR="00565AA2" w:rsidRPr="00D77050" w:rsidRDefault="00E72FA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ж</w:t>
      </w:r>
      <w:r w:rsidR="00565AA2" w:rsidRPr="00D77050">
        <w:rPr>
          <w:sz w:val="28"/>
          <w:szCs w:val="28"/>
          <w:lang w:val="kk-KZ"/>
        </w:rPr>
        <w:t>ас</w:t>
      </w:r>
      <w:r w:rsidRPr="00D77050">
        <w:rPr>
          <w:sz w:val="28"/>
          <w:szCs w:val="28"/>
          <w:lang w:val="kk-KZ"/>
        </w:rPr>
        <w:t>анды талшықтар туралы түсінік, ц</w:t>
      </w:r>
      <w:r w:rsidR="00565AA2" w:rsidRPr="00D77050">
        <w:rPr>
          <w:sz w:val="28"/>
          <w:szCs w:val="28"/>
          <w:lang w:val="kk-KZ"/>
        </w:rPr>
        <w:t>еллюлозаның минералды және к</w:t>
      </w:r>
      <w:r w:rsidRPr="00D77050">
        <w:rPr>
          <w:sz w:val="28"/>
          <w:szCs w:val="28"/>
          <w:lang w:val="kk-KZ"/>
        </w:rPr>
        <w:t>арбон қышқылдарымен әрекеттесуі;</w:t>
      </w:r>
    </w:p>
    <w:p w:rsidR="00565AA2" w:rsidRPr="00D77050" w:rsidRDefault="00565AA2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Қазақ</w:t>
      </w:r>
      <w:r w:rsidR="00E72FA3" w:rsidRPr="00D77050">
        <w:rPr>
          <w:sz w:val="28"/>
          <w:szCs w:val="28"/>
          <w:lang w:val="kk-KZ"/>
        </w:rPr>
        <w:t>станда қант, целлюлоза өндіру, ағаш және қағаз, о</w:t>
      </w:r>
      <w:r w:rsidRPr="00D77050">
        <w:rPr>
          <w:sz w:val="28"/>
          <w:szCs w:val="28"/>
          <w:lang w:val="kk-KZ"/>
        </w:rPr>
        <w:t>ттекті органикалық қосылыстардың биологиялық және экологиялық ролі, к</w:t>
      </w:r>
      <w:r w:rsidR="00E72FA3" w:rsidRPr="00D77050">
        <w:rPr>
          <w:sz w:val="28"/>
          <w:szCs w:val="28"/>
          <w:lang w:val="kk-KZ"/>
        </w:rPr>
        <w:t>өмірсулардың қоректік құндылығы;</w:t>
      </w:r>
    </w:p>
    <w:p w:rsidR="00E72FA3" w:rsidRPr="00D77050" w:rsidRDefault="00E72FA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өмірсутектер мен оттекті органикалық қосылыстар арасында</w:t>
      </w:r>
      <w:r w:rsidRPr="00D77050">
        <w:rPr>
          <w:sz w:val="28"/>
          <w:szCs w:val="28"/>
          <w:lang w:val="kk-KZ"/>
        </w:rPr>
        <w:t>ғы генетикалық байланыс;</w:t>
      </w:r>
    </w:p>
    <w:p w:rsidR="00565AA2" w:rsidRPr="00D77050" w:rsidRDefault="00E72FA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андық есептер</w:t>
      </w:r>
      <w:r w:rsidR="008B6FC0" w:rsidRPr="00D77050">
        <w:rPr>
          <w:sz w:val="28"/>
          <w:szCs w:val="28"/>
          <w:lang w:val="kk-KZ"/>
        </w:rPr>
        <w:t>:</w:t>
      </w:r>
    </w:p>
    <w:p w:rsidR="00565AA2" w:rsidRPr="00D77050" w:rsidRDefault="00E72FA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</w:t>
      </w:r>
      <w:r w:rsidR="00565AA2" w:rsidRPr="00D77050">
        <w:rPr>
          <w:sz w:val="28"/>
          <w:szCs w:val="28"/>
          <w:lang w:val="kk-KZ"/>
        </w:rPr>
        <w:t>рганикалық қосылыстың жану өнімдерінің массасы, көлемі бойынша</w:t>
      </w:r>
      <w:r w:rsidRPr="00D77050">
        <w:rPr>
          <w:sz w:val="28"/>
          <w:szCs w:val="28"/>
          <w:lang w:val="kk-KZ"/>
        </w:rPr>
        <w:t xml:space="preserve"> молекулалық формуласын анықтау;</w:t>
      </w:r>
    </w:p>
    <w:p w:rsidR="00565AA2" w:rsidRPr="00D77050" w:rsidRDefault="00E72FA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</w:t>
      </w:r>
      <w:r w:rsidR="00565AA2" w:rsidRPr="00D77050">
        <w:rPr>
          <w:sz w:val="28"/>
          <w:szCs w:val="28"/>
          <w:lang w:val="kk-KZ"/>
        </w:rPr>
        <w:t>рганикалық қосылыстың салыстырмалы тығыздығы бойынша немесе құрамындағы көміртек, сутек және оттектің массалық үлестері бойынша оның</w:t>
      </w:r>
      <w:r w:rsidRPr="00D77050">
        <w:rPr>
          <w:sz w:val="28"/>
          <w:szCs w:val="28"/>
          <w:lang w:val="kk-KZ"/>
        </w:rPr>
        <w:t xml:space="preserve"> молекулалық формуласын анықтау;</w:t>
      </w:r>
    </w:p>
    <w:p w:rsidR="00565AA2" w:rsidRPr="00D77050" w:rsidRDefault="00E72FA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</w:t>
      </w:r>
      <w:r w:rsidR="00565AA2" w:rsidRPr="00D77050">
        <w:rPr>
          <w:sz w:val="28"/>
          <w:szCs w:val="28"/>
          <w:lang w:val="kk-KZ"/>
        </w:rPr>
        <w:t>рганикалық қосылыстардың әр түрлі кластары арасындағы генетикалық байланысты жүзеге асыратын химиялық реакция теңдеулері арқылы өнім</w:t>
      </w:r>
      <w:r w:rsidR="00A0023F" w:rsidRPr="00D77050">
        <w:rPr>
          <w:sz w:val="28"/>
          <w:szCs w:val="28"/>
          <w:lang w:val="kk-KZ"/>
        </w:rPr>
        <w:t>нің массасы мен көлемін есептеу;</w:t>
      </w:r>
    </w:p>
    <w:p w:rsidR="00A0023F" w:rsidRPr="00D77050" w:rsidRDefault="00A0023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р</w:t>
      </w:r>
      <w:r w:rsidR="00565AA2" w:rsidRPr="00D77050">
        <w:rPr>
          <w:sz w:val="28"/>
          <w:szCs w:val="28"/>
          <w:lang w:val="kk-KZ"/>
        </w:rPr>
        <w:t>еакция өнімінің теориялық мүмкіндікпен салыстырғандағы практикалық шығымының массалық</w:t>
      </w:r>
      <w:r w:rsidRPr="00D77050">
        <w:rPr>
          <w:sz w:val="28"/>
          <w:szCs w:val="28"/>
          <w:lang w:val="kk-KZ"/>
        </w:rPr>
        <w:t xml:space="preserve"> немесе көлемдік үлесін есептеу;</w:t>
      </w:r>
    </w:p>
    <w:p w:rsidR="00565AA2" w:rsidRPr="00D77050" w:rsidRDefault="00D9466A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к</w:t>
      </w:r>
      <w:r w:rsidR="00565AA2" w:rsidRPr="00D77050">
        <w:rPr>
          <w:sz w:val="28"/>
          <w:szCs w:val="28"/>
          <w:lang w:val="kk-KZ"/>
        </w:rPr>
        <w:t>өрсетілімдер</w:t>
      </w:r>
      <w:r w:rsidR="00A0023F" w:rsidRPr="00D77050">
        <w:rPr>
          <w:sz w:val="28"/>
          <w:szCs w:val="28"/>
          <w:lang w:val="kk-KZ"/>
        </w:rPr>
        <w:t xml:space="preserve"> № 3</w:t>
      </w:r>
      <w:r w:rsidRPr="00D77050">
        <w:rPr>
          <w:sz w:val="28"/>
          <w:szCs w:val="28"/>
          <w:lang w:val="kk-KZ"/>
        </w:rPr>
        <w:t>:</w:t>
      </w:r>
    </w:p>
    <w:p w:rsidR="00565AA2" w:rsidRPr="00D77050" w:rsidRDefault="00A0023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пирттер ме</w:t>
      </w:r>
      <w:r w:rsidRPr="00D77050">
        <w:rPr>
          <w:sz w:val="28"/>
          <w:szCs w:val="28"/>
          <w:lang w:val="kk-KZ"/>
        </w:rPr>
        <w:t>н карбон қышқылдарының үлгілері;</w:t>
      </w:r>
    </w:p>
    <w:p w:rsidR="00565AA2" w:rsidRPr="00D77050" w:rsidRDefault="00A0023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пирттер мен карбо</w:t>
      </w:r>
      <w:r w:rsidRPr="00D77050">
        <w:rPr>
          <w:sz w:val="28"/>
          <w:szCs w:val="28"/>
          <w:lang w:val="kk-KZ"/>
        </w:rPr>
        <w:t>н қышқылдарының суда ерігіштігі;</w:t>
      </w:r>
    </w:p>
    <w:p w:rsidR="00565AA2" w:rsidRPr="00D77050" w:rsidRDefault="00A0023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э</w:t>
      </w:r>
      <w:r w:rsidR="00565AA2" w:rsidRPr="00D77050">
        <w:rPr>
          <w:sz w:val="28"/>
          <w:szCs w:val="28"/>
          <w:lang w:val="kk-KZ"/>
        </w:rPr>
        <w:t>тиленді гидратациялау, глюкозаны с</w:t>
      </w:r>
      <w:r w:rsidRPr="00D77050">
        <w:rPr>
          <w:sz w:val="28"/>
          <w:szCs w:val="28"/>
          <w:lang w:val="kk-KZ"/>
        </w:rPr>
        <w:t>пирттік ашыту арқылы этанол алу;</w:t>
      </w:r>
    </w:p>
    <w:p w:rsidR="00565AA2" w:rsidRPr="00D77050" w:rsidRDefault="00A0023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 xml:space="preserve">ыс (ІІ) оксидін қолданып, спиртті альдегидке тотықтыру, </w:t>
      </w:r>
      <w:r w:rsidRPr="00D77050">
        <w:rPr>
          <w:sz w:val="28"/>
          <w:szCs w:val="28"/>
          <w:lang w:val="kk-KZ"/>
        </w:rPr>
        <w:t>альдегидтен карбон қышқылын алу;</w:t>
      </w:r>
    </w:p>
    <w:p w:rsidR="00565AA2" w:rsidRPr="00D77050" w:rsidRDefault="00A0023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>льдегид, құмырсқа қышқылы, гл</w:t>
      </w:r>
      <w:r w:rsidRPr="00D77050">
        <w:rPr>
          <w:sz w:val="28"/>
          <w:szCs w:val="28"/>
          <w:lang w:val="kk-KZ"/>
        </w:rPr>
        <w:t>юкозаның «күміс айна» реакциясы;</w:t>
      </w:r>
    </w:p>
    <w:p w:rsidR="00565AA2" w:rsidRPr="00D77050" w:rsidRDefault="00A0023F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айлардың қасиеті (майлардың ерігіштігі, сұйық майлардың қан</w:t>
      </w:r>
      <w:r w:rsidRPr="00D77050">
        <w:rPr>
          <w:sz w:val="28"/>
          <w:szCs w:val="28"/>
          <w:lang w:val="kk-KZ"/>
        </w:rPr>
        <w:t>ықпағандық қасиеттерін зерттеу);</w:t>
      </w:r>
    </w:p>
    <w:p w:rsidR="00565AA2" w:rsidRPr="00D77050" w:rsidRDefault="00A0023F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абын және синтетикалық жуғыш ұнтақ ерітінділерінің қасиетін салыстыру ола</w:t>
      </w:r>
      <w:r w:rsidRPr="00D77050">
        <w:rPr>
          <w:sz w:val="28"/>
          <w:szCs w:val="28"/>
          <w:lang w:val="kk-KZ"/>
        </w:rPr>
        <w:t>рдың индикаторға әсерін зерттеу;</w:t>
      </w:r>
    </w:p>
    <w:p w:rsidR="00A0023F" w:rsidRPr="00D77050" w:rsidRDefault="00A0023F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ірке-этил нем</w:t>
      </w:r>
      <w:r w:rsidRPr="00D77050">
        <w:rPr>
          <w:sz w:val="28"/>
          <w:szCs w:val="28"/>
          <w:lang w:val="kk-KZ"/>
        </w:rPr>
        <w:t>есе сірке-изоамил эфирлерін алу;</w:t>
      </w:r>
    </w:p>
    <w:p w:rsidR="003D7129" w:rsidRDefault="00DB5843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№</w:t>
      </w:r>
      <w:r w:rsidR="003D7129">
        <w:rPr>
          <w:sz w:val="28"/>
          <w:szCs w:val="28"/>
          <w:lang w:val="kk-KZ"/>
        </w:rPr>
        <w:t>3</w:t>
      </w:r>
      <w:r w:rsidR="00F31D8B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лабораториялық тәжірибе</w:t>
      </w:r>
      <w:r w:rsidR="005C3AF0" w:rsidRPr="00D77050">
        <w:rPr>
          <w:sz w:val="28"/>
          <w:szCs w:val="28"/>
          <w:lang w:val="kk-KZ"/>
        </w:rPr>
        <w:t>:</w:t>
      </w:r>
      <w:r w:rsidR="000E6801" w:rsidRPr="00D77050">
        <w:rPr>
          <w:sz w:val="28"/>
          <w:szCs w:val="28"/>
          <w:lang w:val="kk-KZ"/>
        </w:rPr>
        <w:t xml:space="preserve"> «Г</w:t>
      </w:r>
      <w:r w:rsidR="00565AA2" w:rsidRPr="00D77050">
        <w:rPr>
          <w:sz w:val="28"/>
          <w:szCs w:val="28"/>
          <w:lang w:val="kk-KZ"/>
        </w:rPr>
        <w:t>лицериннің суда еруі, мыс</w:t>
      </w:r>
      <w:r w:rsidR="00A0023F" w:rsidRPr="00D77050">
        <w:rPr>
          <w:sz w:val="28"/>
          <w:szCs w:val="28"/>
          <w:lang w:val="kk-KZ"/>
        </w:rPr>
        <w:t xml:space="preserve"> (ІІ) гидроксидімен әрекеттесуі</w:t>
      </w:r>
      <w:r w:rsidR="003D7129">
        <w:rPr>
          <w:sz w:val="28"/>
          <w:szCs w:val="28"/>
          <w:lang w:val="kk-KZ"/>
        </w:rPr>
        <w:t>»;</w:t>
      </w:r>
    </w:p>
    <w:p w:rsidR="00D9466A" w:rsidRPr="00D77050" w:rsidRDefault="003D7129" w:rsidP="000428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№4</w:t>
      </w:r>
      <w:r w:rsidR="00F31D8B">
        <w:rPr>
          <w:sz w:val="28"/>
          <w:szCs w:val="28"/>
          <w:lang w:val="kk-KZ"/>
        </w:rPr>
        <w:t xml:space="preserve"> </w:t>
      </w:r>
      <w:r w:rsidRPr="00D77050">
        <w:rPr>
          <w:sz w:val="28"/>
          <w:szCs w:val="28"/>
          <w:lang w:val="kk-KZ"/>
        </w:rPr>
        <w:t xml:space="preserve">лабораториялық тәжірибе: </w:t>
      </w:r>
      <w:r>
        <w:rPr>
          <w:sz w:val="28"/>
          <w:szCs w:val="28"/>
          <w:lang w:val="kk-KZ"/>
        </w:rPr>
        <w:t>«</w:t>
      </w:r>
      <w:r w:rsidR="000E6801"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 xml:space="preserve">ірке және </w:t>
      </w:r>
      <w:r w:rsidR="007C2755" w:rsidRPr="00D77050">
        <w:rPr>
          <w:sz w:val="28"/>
          <w:szCs w:val="28"/>
          <w:lang w:val="kk-KZ"/>
        </w:rPr>
        <w:t>фосфор</w:t>
      </w:r>
      <w:r w:rsidR="00565AA2" w:rsidRPr="00D77050">
        <w:rPr>
          <w:sz w:val="28"/>
          <w:szCs w:val="28"/>
          <w:lang w:val="kk-KZ"/>
        </w:rPr>
        <w:t xml:space="preserve"> қышқылдарының</w:t>
      </w:r>
      <w:r w:rsidR="00A0023F" w:rsidRPr="00D77050">
        <w:rPr>
          <w:sz w:val="28"/>
          <w:szCs w:val="28"/>
          <w:lang w:val="kk-KZ"/>
        </w:rPr>
        <w:t xml:space="preserve"> химиялық қасиеттерін салыстыру</w:t>
      </w:r>
      <w:r w:rsidR="000E6801" w:rsidRPr="00D77050">
        <w:rPr>
          <w:sz w:val="28"/>
          <w:szCs w:val="28"/>
          <w:lang w:val="kk-KZ"/>
        </w:rPr>
        <w:t>. К</w:t>
      </w:r>
      <w:r w:rsidR="00565AA2" w:rsidRPr="00D77050">
        <w:rPr>
          <w:sz w:val="28"/>
          <w:szCs w:val="28"/>
          <w:lang w:val="kk-KZ"/>
        </w:rPr>
        <w:t xml:space="preserve">рахмалдың коллоидтық ерітіндісін әзірлеу </w:t>
      </w:r>
      <w:r w:rsidR="00A0023F" w:rsidRPr="00D77050">
        <w:rPr>
          <w:sz w:val="28"/>
          <w:szCs w:val="28"/>
          <w:lang w:val="kk-KZ"/>
        </w:rPr>
        <w:t>және оның қасиеттерін зерттеу, т</w:t>
      </w:r>
      <w:r w:rsidR="00565AA2" w:rsidRPr="00D77050">
        <w:rPr>
          <w:sz w:val="28"/>
          <w:szCs w:val="28"/>
          <w:lang w:val="kk-KZ"/>
        </w:rPr>
        <w:t xml:space="preserve">амақ </w:t>
      </w:r>
      <w:r w:rsidR="00A0023F" w:rsidRPr="00D77050">
        <w:rPr>
          <w:sz w:val="28"/>
          <w:szCs w:val="28"/>
          <w:lang w:val="kk-KZ"/>
        </w:rPr>
        <w:t>өнімдеріндегі крахмалды анықтау</w:t>
      </w:r>
      <w:r w:rsidR="000E6801" w:rsidRPr="00D77050">
        <w:rPr>
          <w:sz w:val="28"/>
          <w:szCs w:val="28"/>
          <w:lang w:val="kk-KZ"/>
        </w:rPr>
        <w:t>»</w:t>
      </w:r>
      <w:r w:rsidR="00A0023F" w:rsidRPr="00D77050">
        <w:rPr>
          <w:sz w:val="28"/>
          <w:szCs w:val="28"/>
          <w:lang w:val="kk-KZ"/>
        </w:rPr>
        <w:t>;</w:t>
      </w:r>
    </w:p>
    <w:p w:rsidR="00D9466A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>№3</w:t>
      </w:r>
      <w:r w:rsidR="00F31D8B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п</w:t>
      </w:r>
      <w:r w:rsidR="00D747E8" w:rsidRPr="00D77050">
        <w:rPr>
          <w:sz w:val="28"/>
          <w:szCs w:val="28"/>
          <w:lang w:val="kk-KZ"/>
        </w:rPr>
        <w:t>рактикалық жұмыс</w:t>
      </w:r>
      <w:r w:rsidR="000E6801" w:rsidRPr="00D77050">
        <w:rPr>
          <w:sz w:val="28"/>
          <w:szCs w:val="28"/>
          <w:lang w:val="kk-KZ"/>
        </w:rPr>
        <w:t>:</w:t>
      </w:r>
      <w:r w:rsidR="00A0023F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«Көмірсутектер мен оттекті органикалық қосылыстар арасындағы генетикалық байланыс» тақырыбына сан</w:t>
      </w:r>
      <w:r w:rsidR="00A0023F" w:rsidRPr="00D77050">
        <w:rPr>
          <w:sz w:val="28"/>
          <w:szCs w:val="28"/>
          <w:lang w:val="kk-KZ"/>
        </w:rPr>
        <w:t>дық және сапалық есептер шығару;</w:t>
      </w:r>
    </w:p>
    <w:p w:rsidR="00D9466A" w:rsidRPr="00D77050" w:rsidRDefault="003D712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№ 4 </w:t>
      </w:r>
      <w:r w:rsidRPr="00D77050">
        <w:rPr>
          <w:sz w:val="28"/>
          <w:szCs w:val="28"/>
          <w:lang w:val="kk-KZ"/>
        </w:rPr>
        <w:t>практикалық жұмыс</w:t>
      </w:r>
      <w:r w:rsidR="00A0023F"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«Оттекті органикалық қосылыстарға сапалық реакциялар» тақырыбын</w:t>
      </w:r>
      <w:r w:rsidR="00A0023F" w:rsidRPr="00D77050">
        <w:rPr>
          <w:sz w:val="28"/>
          <w:szCs w:val="28"/>
          <w:lang w:val="kk-KZ"/>
        </w:rPr>
        <w:t>а эксперименттік есептер шығару;</w:t>
      </w:r>
    </w:p>
    <w:p w:rsidR="0073787B" w:rsidRPr="00D77050" w:rsidRDefault="00DB5843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 3</w:t>
      </w:r>
      <w:r>
        <w:rPr>
          <w:sz w:val="28"/>
          <w:szCs w:val="28"/>
          <w:lang w:val="kk-KZ"/>
        </w:rPr>
        <w:t xml:space="preserve"> </w:t>
      </w:r>
      <w:r w:rsidR="00A0023F" w:rsidRPr="00D77050">
        <w:rPr>
          <w:sz w:val="28"/>
          <w:szCs w:val="28"/>
          <w:lang w:val="kk-KZ"/>
        </w:rPr>
        <w:t>бақылау жұмысы</w:t>
      </w:r>
      <w:r w:rsidR="000E6801" w:rsidRPr="00D77050">
        <w:rPr>
          <w:sz w:val="28"/>
          <w:szCs w:val="28"/>
          <w:lang w:val="kk-KZ"/>
        </w:rPr>
        <w:t>.</w:t>
      </w:r>
    </w:p>
    <w:p w:rsidR="00565AA2" w:rsidRPr="00D77050" w:rsidRDefault="00B700EE" w:rsidP="00042876">
      <w:pPr>
        <w:tabs>
          <w:tab w:val="left" w:pos="993"/>
        </w:tabs>
        <w:ind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22</w:t>
      </w:r>
      <w:r w:rsidR="00A0023F" w:rsidRPr="00D77050">
        <w:rPr>
          <w:sz w:val="28"/>
          <w:szCs w:val="28"/>
          <w:lang w:val="kk-KZ"/>
        </w:rPr>
        <w:t>.</w:t>
      </w:r>
      <w:r w:rsidR="00565AA2" w:rsidRPr="00D77050">
        <w:rPr>
          <w:sz w:val="28"/>
          <w:szCs w:val="28"/>
          <w:lang w:val="kk-KZ"/>
        </w:rPr>
        <w:t xml:space="preserve"> Азотты органикал</w:t>
      </w:r>
      <w:r w:rsidR="00A0023F" w:rsidRPr="00D77050">
        <w:rPr>
          <w:sz w:val="28"/>
          <w:szCs w:val="28"/>
          <w:lang w:val="kk-KZ"/>
        </w:rPr>
        <w:t>ық қосылыстар «Гетероциклді қосылыстар»,</w:t>
      </w:r>
      <w:r w:rsidR="00565AA2" w:rsidRPr="00D77050">
        <w:rPr>
          <w:sz w:val="28"/>
          <w:szCs w:val="28"/>
          <w:lang w:val="kk-KZ"/>
        </w:rPr>
        <w:t xml:space="preserve"> </w:t>
      </w:r>
      <w:r w:rsidR="00A0023F" w:rsidRPr="00D77050">
        <w:rPr>
          <w:sz w:val="28"/>
          <w:szCs w:val="28"/>
          <w:lang w:val="kk-KZ"/>
        </w:rPr>
        <w:t>«</w:t>
      </w:r>
      <w:r w:rsidR="00565AA2" w:rsidRPr="00D77050">
        <w:rPr>
          <w:sz w:val="28"/>
          <w:szCs w:val="28"/>
          <w:lang w:val="kk-KZ"/>
        </w:rPr>
        <w:t>Нуклеин қышқылдары</w:t>
      </w:r>
      <w:r w:rsidR="00A0023F" w:rsidRPr="00D77050">
        <w:rPr>
          <w:sz w:val="28"/>
          <w:szCs w:val="28"/>
          <w:lang w:val="kk-KZ"/>
        </w:rPr>
        <w:t>»</w:t>
      </w:r>
      <w:r w:rsidR="00565AA2" w:rsidRPr="00D77050">
        <w:rPr>
          <w:sz w:val="28"/>
          <w:szCs w:val="28"/>
          <w:lang w:val="kk-KZ"/>
        </w:rPr>
        <w:t xml:space="preserve"> (10 сағат)</w:t>
      </w:r>
      <w:r w:rsidR="00A0023F" w:rsidRPr="00D77050">
        <w:rPr>
          <w:sz w:val="28"/>
          <w:szCs w:val="28"/>
          <w:lang w:val="kk-KZ"/>
        </w:rPr>
        <w:t>:</w:t>
      </w:r>
    </w:p>
    <w:p w:rsidR="00565AA2" w:rsidRPr="00D77050" w:rsidRDefault="00A0023F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Pr="00D77050">
        <w:rPr>
          <w:bCs/>
          <w:iCs/>
          <w:sz w:val="28"/>
          <w:szCs w:val="28"/>
          <w:lang w:val="kk-KZ"/>
        </w:rPr>
        <w:t>миндер, аминдердің құрамы мен құрылысы, а</w:t>
      </w:r>
      <w:r w:rsidR="00035339" w:rsidRPr="00D77050">
        <w:rPr>
          <w:bCs/>
          <w:iCs/>
          <w:sz w:val="28"/>
          <w:szCs w:val="28"/>
          <w:lang w:val="kk-KZ"/>
        </w:rPr>
        <w:t>мин тобы, ж</w:t>
      </w:r>
      <w:r w:rsidR="00565AA2" w:rsidRPr="00D77050">
        <w:rPr>
          <w:bCs/>
          <w:iCs/>
          <w:sz w:val="28"/>
          <w:szCs w:val="28"/>
          <w:lang w:val="kk-KZ"/>
        </w:rPr>
        <w:t>іктелуі, и</w:t>
      </w:r>
      <w:r w:rsidR="00035339" w:rsidRPr="00D77050">
        <w:rPr>
          <w:bCs/>
          <w:iCs/>
          <w:sz w:val="28"/>
          <w:szCs w:val="28"/>
          <w:lang w:val="kk-KZ"/>
        </w:rPr>
        <w:t>зомерленуі мен номенклатурасы, алифатикалық аминдер, а</w:t>
      </w:r>
      <w:r w:rsidR="00565AA2" w:rsidRPr="00D77050">
        <w:rPr>
          <w:bCs/>
          <w:iCs/>
          <w:sz w:val="28"/>
          <w:szCs w:val="28"/>
          <w:lang w:val="kk-KZ"/>
        </w:rPr>
        <w:t>миндерді нитроқосылыстарды тотықсыздандырып алу</w:t>
      </w:r>
      <w:r w:rsidR="007C2755" w:rsidRPr="00D77050">
        <w:rPr>
          <w:bCs/>
          <w:iCs/>
          <w:sz w:val="28"/>
          <w:szCs w:val="28"/>
          <w:lang w:val="kk-KZ"/>
        </w:rPr>
        <w:t xml:space="preserve"> (Зинин реакциясы)</w:t>
      </w:r>
      <w:r w:rsidR="00035339" w:rsidRPr="00D77050">
        <w:rPr>
          <w:bCs/>
          <w:iCs/>
          <w:sz w:val="28"/>
          <w:szCs w:val="28"/>
          <w:lang w:val="kk-KZ"/>
        </w:rPr>
        <w:t>, а</w:t>
      </w:r>
      <w:r w:rsidR="00565AA2" w:rsidRPr="00D77050">
        <w:rPr>
          <w:bCs/>
          <w:iCs/>
          <w:sz w:val="28"/>
          <w:szCs w:val="28"/>
          <w:lang w:val="kk-KZ"/>
        </w:rPr>
        <w:t xml:space="preserve">миндердің сумен </w:t>
      </w:r>
      <w:r w:rsidR="00035339" w:rsidRPr="00D77050">
        <w:rPr>
          <w:bCs/>
          <w:iCs/>
          <w:sz w:val="28"/>
          <w:szCs w:val="28"/>
          <w:lang w:val="kk-KZ"/>
        </w:rPr>
        <w:t>және қышқылдармен әрекеттесуі, аминдердің тотығуы;</w:t>
      </w:r>
    </w:p>
    <w:p w:rsidR="00035339" w:rsidRPr="00D77050" w:rsidRDefault="00035339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а</w:t>
      </w:r>
      <w:r w:rsidR="00565AA2" w:rsidRPr="00D77050">
        <w:rPr>
          <w:bCs/>
          <w:iCs/>
          <w:sz w:val="28"/>
          <w:szCs w:val="28"/>
          <w:lang w:val="kk-KZ"/>
        </w:rPr>
        <w:t>нилин</w:t>
      </w:r>
      <w:r w:rsidRPr="00D77050">
        <w:rPr>
          <w:bCs/>
          <w:iCs/>
          <w:sz w:val="28"/>
          <w:szCs w:val="28"/>
          <w:lang w:val="kk-KZ"/>
        </w:rPr>
        <w:t xml:space="preserve"> – ароматты аминдер өкілі, анилин молекуласының құрылысы, а</w:t>
      </w:r>
      <w:r w:rsidR="00565AA2" w:rsidRPr="00D77050">
        <w:rPr>
          <w:bCs/>
          <w:iCs/>
          <w:sz w:val="28"/>
          <w:szCs w:val="28"/>
          <w:lang w:val="kk-KZ"/>
        </w:rPr>
        <w:t>м</w:t>
      </w:r>
      <w:r w:rsidRPr="00D77050">
        <w:rPr>
          <w:bCs/>
          <w:iCs/>
          <w:sz w:val="28"/>
          <w:szCs w:val="28"/>
          <w:lang w:val="kk-KZ"/>
        </w:rPr>
        <w:t>индердің физикалық қасиеттері, аминдердің химиялық қасиеттері:</w:t>
      </w:r>
    </w:p>
    <w:p w:rsidR="00565AA2" w:rsidRPr="00D77050" w:rsidRDefault="00565AA2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су</w:t>
      </w:r>
      <w:r w:rsidR="00035339" w:rsidRPr="00D77050">
        <w:rPr>
          <w:bCs/>
          <w:iCs/>
          <w:sz w:val="28"/>
          <w:szCs w:val="28"/>
          <w:lang w:val="kk-KZ"/>
        </w:rPr>
        <w:t>мен, қышқылдармен әрекеттесуі, аминдердің қолданылуы;</w:t>
      </w:r>
    </w:p>
    <w:p w:rsidR="00565AA2" w:rsidRPr="00D77050" w:rsidRDefault="0003533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а</w:t>
      </w:r>
      <w:r w:rsidR="00565AA2" w:rsidRPr="00D77050">
        <w:rPr>
          <w:bCs/>
          <w:iCs/>
          <w:sz w:val="28"/>
          <w:szCs w:val="28"/>
          <w:lang w:val="kk-KZ"/>
        </w:rPr>
        <w:t>мин қышқылдары</w:t>
      </w:r>
      <w:r w:rsidRPr="00D77050">
        <w:rPr>
          <w:bCs/>
          <w:iCs/>
          <w:sz w:val="28"/>
          <w:szCs w:val="28"/>
          <w:lang w:val="kk-KZ"/>
        </w:rPr>
        <w:t>, а</w:t>
      </w:r>
      <w:r w:rsidR="00565AA2" w:rsidRPr="00D77050">
        <w:rPr>
          <w:bCs/>
          <w:iCs/>
          <w:sz w:val="28"/>
          <w:szCs w:val="28"/>
          <w:lang w:val="kk-KZ"/>
        </w:rPr>
        <w:t>мин қышқ</w:t>
      </w:r>
      <w:r w:rsidRPr="00D77050">
        <w:rPr>
          <w:bCs/>
          <w:iCs/>
          <w:sz w:val="28"/>
          <w:szCs w:val="28"/>
          <w:lang w:val="kk-KZ"/>
        </w:rPr>
        <w:t>ылдарының құрамы мен құрылысы, а</w:t>
      </w:r>
      <w:r w:rsidR="00565AA2" w:rsidRPr="00D77050">
        <w:rPr>
          <w:bCs/>
          <w:iCs/>
          <w:sz w:val="28"/>
          <w:szCs w:val="28"/>
          <w:lang w:val="kk-KZ"/>
        </w:rPr>
        <w:t>мин қышқылдарының номенклатурасы</w:t>
      </w:r>
      <w:r w:rsidRPr="00D77050">
        <w:rPr>
          <w:sz w:val="28"/>
          <w:szCs w:val="28"/>
          <w:lang w:val="kk-KZ"/>
        </w:rPr>
        <w:t xml:space="preserve"> мен изомерленуі, а</w:t>
      </w:r>
      <w:r w:rsidR="00565AA2" w:rsidRPr="00D77050">
        <w:rPr>
          <w:sz w:val="28"/>
          <w:szCs w:val="28"/>
          <w:lang w:val="kk-KZ"/>
        </w:rPr>
        <w:t>мин қышқылдарының қышқылдық-негіздік қаси</w:t>
      </w:r>
      <w:r w:rsidRPr="00D77050">
        <w:rPr>
          <w:sz w:val="28"/>
          <w:szCs w:val="28"/>
          <w:lang w:val="kk-KZ"/>
        </w:rPr>
        <w:t>етінің екіжақтылығының себебі, а</w:t>
      </w:r>
      <w:r w:rsidR="00565AA2" w:rsidRPr="00D77050">
        <w:rPr>
          <w:sz w:val="28"/>
          <w:szCs w:val="28"/>
          <w:lang w:val="kk-KZ"/>
        </w:rPr>
        <w:t>мин қышқылдар</w:t>
      </w:r>
      <w:r w:rsidRPr="00D77050">
        <w:rPr>
          <w:sz w:val="28"/>
          <w:szCs w:val="28"/>
          <w:lang w:val="kk-KZ"/>
        </w:rPr>
        <w:t>ының қышқылдармен әрекеттесуі, а</w:t>
      </w:r>
      <w:r w:rsidR="00565AA2" w:rsidRPr="00D77050">
        <w:rPr>
          <w:sz w:val="28"/>
          <w:szCs w:val="28"/>
          <w:lang w:val="kk-KZ"/>
        </w:rPr>
        <w:t>мин қышқылдарының негіздермен әреке</w:t>
      </w:r>
      <w:r w:rsidRPr="00D77050">
        <w:rPr>
          <w:sz w:val="28"/>
          <w:szCs w:val="28"/>
          <w:lang w:val="kk-KZ"/>
        </w:rPr>
        <w:t>ттесуі, күрделі эфирлер түзуі, а</w:t>
      </w:r>
      <w:r w:rsidR="00565AA2" w:rsidRPr="00D77050">
        <w:rPr>
          <w:sz w:val="28"/>
          <w:szCs w:val="28"/>
          <w:lang w:val="kk-KZ"/>
        </w:rPr>
        <w:t>мин қы</w:t>
      </w:r>
      <w:r w:rsidRPr="00D77050">
        <w:rPr>
          <w:sz w:val="28"/>
          <w:szCs w:val="28"/>
          <w:lang w:val="kk-KZ"/>
        </w:rPr>
        <w:t>шқылдарының поликонденсациясы, а</w:t>
      </w:r>
      <w:r w:rsidR="00565AA2" w:rsidRPr="00D77050">
        <w:rPr>
          <w:sz w:val="28"/>
          <w:szCs w:val="28"/>
          <w:lang w:val="kk-KZ"/>
        </w:rPr>
        <w:t>мин қыш</w:t>
      </w:r>
      <w:r w:rsidRPr="00D77050">
        <w:rPr>
          <w:sz w:val="28"/>
          <w:szCs w:val="28"/>
          <w:lang w:val="kk-KZ"/>
        </w:rPr>
        <w:t>қылдарының биологиялық маңызы, амин қышқылдарының қолданылуы, с</w:t>
      </w:r>
      <w:r w:rsidR="00565AA2" w:rsidRPr="00D77050">
        <w:rPr>
          <w:sz w:val="28"/>
          <w:szCs w:val="28"/>
          <w:lang w:val="kk-KZ"/>
        </w:rPr>
        <w:t xml:space="preserve">интетикалық </w:t>
      </w:r>
      <w:r w:rsidRPr="00D77050">
        <w:rPr>
          <w:sz w:val="28"/>
          <w:szCs w:val="28"/>
          <w:lang w:val="kk-KZ"/>
        </w:rPr>
        <w:t>талшықтар (капрон, энант және тағы басқа), т</w:t>
      </w:r>
      <w:r w:rsidR="00565AA2" w:rsidRPr="00D77050">
        <w:rPr>
          <w:sz w:val="28"/>
          <w:szCs w:val="28"/>
          <w:lang w:val="kk-KZ"/>
        </w:rPr>
        <w:t>абиға</w:t>
      </w:r>
      <w:r w:rsidRPr="00D77050">
        <w:rPr>
          <w:sz w:val="28"/>
          <w:szCs w:val="28"/>
          <w:lang w:val="kk-KZ"/>
        </w:rPr>
        <w:t>тта таралуы, биологиялық маңызы;</w:t>
      </w:r>
    </w:p>
    <w:p w:rsidR="00565AA2" w:rsidRPr="00D77050" w:rsidRDefault="0003533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б</w:t>
      </w:r>
      <w:r w:rsidR="00565AA2" w:rsidRPr="00D77050">
        <w:rPr>
          <w:bCs/>
          <w:iCs/>
          <w:sz w:val="28"/>
          <w:szCs w:val="28"/>
          <w:lang w:val="kk-KZ"/>
        </w:rPr>
        <w:t>елоктар</w:t>
      </w:r>
      <w:r w:rsidRPr="00D77050">
        <w:rPr>
          <w:bCs/>
          <w:iCs/>
          <w:sz w:val="28"/>
          <w:szCs w:val="28"/>
          <w:lang w:val="kk-KZ"/>
        </w:rPr>
        <w:t>, б</w:t>
      </w:r>
      <w:r w:rsidR="00565AA2" w:rsidRPr="00D77050">
        <w:rPr>
          <w:sz w:val="28"/>
          <w:szCs w:val="28"/>
          <w:lang w:val="kk-KZ"/>
        </w:rPr>
        <w:t>елоктардың құра</w:t>
      </w:r>
      <w:r w:rsidRPr="00D77050">
        <w:rPr>
          <w:sz w:val="28"/>
          <w:szCs w:val="28"/>
          <w:lang w:val="kk-KZ"/>
        </w:rPr>
        <w:t>мы, белок молекуласының құрылысы, б</w:t>
      </w:r>
      <w:r w:rsidR="00565AA2" w:rsidRPr="00D77050">
        <w:rPr>
          <w:sz w:val="28"/>
          <w:szCs w:val="28"/>
          <w:lang w:val="kk-KZ"/>
        </w:rPr>
        <w:t>ел</w:t>
      </w:r>
      <w:r w:rsidRPr="00D77050">
        <w:rPr>
          <w:sz w:val="28"/>
          <w:szCs w:val="28"/>
          <w:lang w:val="kk-KZ"/>
        </w:rPr>
        <w:t>октардың физикалық қасиеттері, а</w:t>
      </w:r>
      <w:r w:rsidR="00565AA2" w:rsidRPr="00D77050">
        <w:rPr>
          <w:sz w:val="28"/>
          <w:szCs w:val="28"/>
          <w:lang w:val="kk-KZ"/>
        </w:rPr>
        <w:t>томдардың пепти</w:t>
      </w:r>
      <w:r w:rsidRPr="00D77050">
        <w:rPr>
          <w:sz w:val="28"/>
          <w:szCs w:val="28"/>
          <w:lang w:val="kk-KZ"/>
        </w:rPr>
        <w:t>дтік тобы, пептиттік байланыс, пептидтер, б</w:t>
      </w:r>
      <w:r w:rsidR="00565AA2" w:rsidRPr="00D77050">
        <w:rPr>
          <w:sz w:val="28"/>
          <w:szCs w:val="28"/>
          <w:lang w:val="kk-KZ"/>
        </w:rPr>
        <w:t>елоктардың біріншілік, екін</w:t>
      </w:r>
      <w:r w:rsidRPr="00D77050">
        <w:rPr>
          <w:sz w:val="28"/>
          <w:szCs w:val="28"/>
          <w:lang w:val="kk-KZ"/>
        </w:rPr>
        <w:t>шілік және үшіншілік құрылымы, б</w:t>
      </w:r>
      <w:r w:rsidR="00565AA2" w:rsidRPr="00D77050">
        <w:rPr>
          <w:sz w:val="28"/>
          <w:szCs w:val="28"/>
          <w:lang w:val="kk-KZ"/>
        </w:rPr>
        <w:t>елоктың химиялық қасиеттері: жа</w:t>
      </w:r>
      <w:r w:rsidRPr="00D77050">
        <w:rPr>
          <w:sz w:val="28"/>
          <w:szCs w:val="28"/>
          <w:lang w:val="kk-KZ"/>
        </w:rPr>
        <w:t>нуы, денатурациясы, гидролизі, б</w:t>
      </w:r>
      <w:r w:rsidR="00565AA2" w:rsidRPr="00D77050">
        <w:rPr>
          <w:sz w:val="28"/>
          <w:szCs w:val="28"/>
          <w:lang w:val="kk-KZ"/>
        </w:rPr>
        <w:t>елоктар</w:t>
      </w:r>
      <w:r w:rsidRPr="00D77050">
        <w:rPr>
          <w:sz w:val="28"/>
          <w:szCs w:val="28"/>
          <w:lang w:val="kk-KZ"/>
        </w:rPr>
        <w:t>дың түсті реакциялары, белоктардың ағзада өзгерісі, б</w:t>
      </w:r>
      <w:r w:rsidR="00565AA2" w:rsidRPr="00D77050">
        <w:rPr>
          <w:sz w:val="28"/>
          <w:szCs w:val="28"/>
          <w:lang w:val="kk-KZ"/>
        </w:rPr>
        <w:t>е</w:t>
      </w:r>
      <w:r w:rsidRPr="00D77050">
        <w:rPr>
          <w:sz w:val="28"/>
          <w:szCs w:val="28"/>
          <w:lang w:val="kk-KZ"/>
        </w:rPr>
        <w:t>локтардың биологиялық қызметі, б</w:t>
      </w:r>
      <w:r w:rsidR="00565AA2" w:rsidRPr="00D77050">
        <w:rPr>
          <w:sz w:val="28"/>
          <w:szCs w:val="28"/>
          <w:lang w:val="kk-KZ"/>
        </w:rPr>
        <w:t>елоктың төртіншілік құрылымы – белок және белок ем</w:t>
      </w:r>
      <w:r w:rsidRPr="00D77050">
        <w:rPr>
          <w:sz w:val="28"/>
          <w:szCs w:val="28"/>
          <w:lang w:val="kk-KZ"/>
        </w:rPr>
        <w:t>ес молекулалардың агрегациясы, б</w:t>
      </w:r>
      <w:r w:rsidR="00565AA2" w:rsidRPr="00D77050">
        <w:rPr>
          <w:sz w:val="28"/>
          <w:szCs w:val="28"/>
          <w:lang w:val="kk-KZ"/>
        </w:rPr>
        <w:t>елок жетіспеушіліктің жаһандық п</w:t>
      </w:r>
      <w:r w:rsidRPr="00D77050">
        <w:rPr>
          <w:sz w:val="28"/>
          <w:szCs w:val="28"/>
          <w:lang w:val="kk-KZ"/>
        </w:rPr>
        <w:t>роблемасы және оны шешу жолдары;</w:t>
      </w:r>
    </w:p>
    <w:p w:rsidR="00565AA2" w:rsidRPr="00D77050" w:rsidRDefault="00035339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а</w:t>
      </w:r>
      <w:r w:rsidR="00565AA2" w:rsidRPr="00D77050">
        <w:rPr>
          <w:bCs/>
          <w:iCs/>
          <w:sz w:val="28"/>
          <w:szCs w:val="28"/>
          <w:lang w:val="kk-KZ"/>
        </w:rPr>
        <w:t>зотты гетероциклды қосылыстар туралы түсінік</w:t>
      </w:r>
      <w:r w:rsidRPr="00D77050">
        <w:rPr>
          <w:bCs/>
          <w:iCs/>
          <w:sz w:val="28"/>
          <w:szCs w:val="28"/>
          <w:lang w:val="kk-KZ"/>
        </w:rPr>
        <w:t>, пиррол, пиридин, п</w:t>
      </w:r>
      <w:r w:rsidR="00565AA2" w:rsidRPr="00D77050">
        <w:rPr>
          <w:bCs/>
          <w:iCs/>
          <w:sz w:val="28"/>
          <w:szCs w:val="28"/>
          <w:lang w:val="kk-KZ"/>
        </w:rPr>
        <w:t xml:space="preserve">иримидинді және </w:t>
      </w:r>
      <w:r w:rsidRPr="00D77050">
        <w:rPr>
          <w:bCs/>
          <w:iCs/>
          <w:sz w:val="28"/>
          <w:szCs w:val="28"/>
          <w:lang w:val="kk-KZ"/>
        </w:rPr>
        <w:t>пуринді негіздер туралы түсінік;</w:t>
      </w:r>
    </w:p>
    <w:p w:rsidR="0073787B" w:rsidRPr="00D77050" w:rsidRDefault="00035339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н</w:t>
      </w:r>
      <w:r w:rsidR="00565AA2" w:rsidRPr="00D77050">
        <w:rPr>
          <w:bCs/>
          <w:iCs/>
          <w:sz w:val="28"/>
          <w:szCs w:val="28"/>
          <w:lang w:val="kk-KZ"/>
        </w:rPr>
        <w:t>уклеин қышқылдары</w:t>
      </w:r>
      <w:r w:rsidRPr="00D77050">
        <w:rPr>
          <w:bCs/>
          <w:iCs/>
          <w:sz w:val="28"/>
          <w:szCs w:val="28"/>
          <w:lang w:val="kk-KZ"/>
        </w:rPr>
        <w:t>, нуклеин қышқылдарының құрамы, н</w:t>
      </w:r>
      <w:r w:rsidR="00565AA2" w:rsidRPr="00D77050">
        <w:rPr>
          <w:bCs/>
          <w:iCs/>
          <w:sz w:val="28"/>
          <w:szCs w:val="28"/>
          <w:lang w:val="kk-KZ"/>
        </w:rPr>
        <w:t>уклеоти</w:t>
      </w:r>
      <w:r w:rsidRPr="00D77050">
        <w:rPr>
          <w:bCs/>
          <w:iCs/>
          <w:sz w:val="28"/>
          <w:szCs w:val="28"/>
          <w:lang w:val="kk-KZ"/>
        </w:rPr>
        <w:t>дтер құрылысының жалпы сызбасы, ДНҚ және РНҚ биологиялық рөлі, б</w:t>
      </w:r>
      <w:r w:rsidR="00565AA2" w:rsidRPr="00D77050">
        <w:rPr>
          <w:bCs/>
          <w:iCs/>
          <w:sz w:val="28"/>
          <w:szCs w:val="28"/>
          <w:lang w:val="kk-KZ"/>
        </w:rPr>
        <w:t>елок синтезіндегі нуклеин қышқылдарының рөл</w:t>
      </w:r>
      <w:r w:rsidRPr="00D77050">
        <w:rPr>
          <w:bCs/>
          <w:iCs/>
          <w:sz w:val="28"/>
          <w:szCs w:val="28"/>
          <w:lang w:val="kk-KZ"/>
        </w:rPr>
        <w:t>і, г</w:t>
      </w:r>
      <w:r w:rsidR="00565AA2" w:rsidRPr="00D77050">
        <w:rPr>
          <w:bCs/>
          <w:iCs/>
          <w:sz w:val="28"/>
          <w:szCs w:val="28"/>
          <w:lang w:val="kk-KZ"/>
        </w:rPr>
        <w:t>ендік инженерия жә</w:t>
      </w:r>
      <w:r w:rsidRPr="00D77050">
        <w:rPr>
          <w:bCs/>
          <w:iCs/>
          <w:sz w:val="28"/>
          <w:szCs w:val="28"/>
          <w:lang w:val="kk-KZ"/>
        </w:rPr>
        <w:t>не биотехнология туралы түсінік;</w:t>
      </w:r>
    </w:p>
    <w:p w:rsidR="00565AA2" w:rsidRPr="00D77050" w:rsidRDefault="00035339" w:rsidP="00042876">
      <w:pPr>
        <w:tabs>
          <w:tab w:val="left" w:pos="993"/>
        </w:tabs>
        <w:ind w:firstLine="709"/>
        <w:jc w:val="both"/>
        <w:rPr>
          <w:bCs/>
          <w:iCs/>
          <w:sz w:val="28"/>
          <w:szCs w:val="28"/>
          <w:lang w:val="kk-KZ"/>
        </w:rPr>
      </w:pPr>
      <w:r w:rsidRPr="00D77050">
        <w:rPr>
          <w:bCs/>
          <w:iCs/>
          <w:sz w:val="28"/>
          <w:szCs w:val="28"/>
          <w:lang w:val="kk-KZ"/>
        </w:rPr>
        <w:t>с</w:t>
      </w:r>
      <w:r w:rsidR="00565AA2" w:rsidRPr="00D77050">
        <w:rPr>
          <w:bCs/>
          <w:iCs/>
          <w:sz w:val="28"/>
          <w:szCs w:val="28"/>
          <w:lang w:val="kk-KZ"/>
        </w:rPr>
        <w:t>андық есептер мен жаттығулар</w:t>
      </w:r>
      <w:r w:rsidR="008B6FC0" w:rsidRPr="00D77050">
        <w:rPr>
          <w:bCs/>
          <w:iCs/>
          <w:sz w:val="28"/>
          <w:szCs w:val="28"/>
          <w:lang w:val="kk-KZ"/>
        </w:rPr>
        <w:t>:</w:t>
      </w:r>
    </w:p>
    <w:p w:rsidR="00565AA2" w:rsidRPr="00D77050" w:rsidRDefault="00035339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х</w:t>
      </w:r>
      <w:r w:rsidR="00565AA2" w:rsidRPr="00D77050">
        <w:rPr>
          <w:sz w:val="28"/>
          <w:szCs w:val="28"/>
          <w:lang w:val="kk-KZ"/>
        </w:rPr>
        <w:t>имиялық реакция теңдеулері бойынша экол</w:t>
      </w:r>
      <w:r w:rsidRPr="00D77050">
        <w:rPr>
          <w:sz w:val="28"/>
          <w:szCs w:val="28"/>
          <w:lang w:val="kk-KZ"/>
        </w:rPr>
        <w:t>огиялық мазмұнды есептер шығару;</w:t>
      </w:r>
    </w:p>
    <w:p w:rsidR="005C3AF0" w:rsidRPr="00D77050" w:rsidRDefault="00035339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т</w:t>
      </w:r>
      <w:r w:rsidR="00565AA2" w:rsidRPr="00D77050">
        <w:rPr>
          <w:sz w:val="28"/>
          <w:szCs w:val="28"/>
          <w:lang w:val="kk-KZ"/>
        </w:rPr>
        <w:t>еориялық мүмкіндікпен салыстырғандағы өнім шығымы</w:t>
      </w:r>
      <w:r w:rsidRPr="00D77050">
        <w:rPr>
          <w:sz w:val="28"/>
          <w:szCs w:val="28"/>
          <w:lang w:val="kk-KZ"/>
        </w:rPr>
        <w:t>ның массалық, көлемдік үлестері;</w:t>
      </w:r>
    </w:p>
    <w:p w:rsidR="00565AA2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 4</w:t>
      </w:r>
      <w:r w:rsidR="00BA4780">
        <w:rPr>
          <w:sz w:val="28"/>
          <w:szCs w:val="28"/>
          <w:lang w:val="kk-KZ"/>
        </w:rPr>
        <w:t xml:space="preserve"> </w:t>
      </w:r>
      <w:r w:rsidR="0073787B" w:rsidRPr="00D77050">
        <w:rPr>
          <w:sz w:val="28"/>
          <w:szCs w:val="28"/>
          <w:lang w:val="kk-KZ"/>
        </w:rPr>
        <w:t>көрсетілімдер:</w:t>
      </w:r>
    </w:p>
    <w:p w:rsidR="00565AA2" w:rsidRPr="00D77050" w:rsidRDefault="00035339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а</w:t>
      </w:r>
      <w:r w:rsidR="00565AA2" w:rsidRPr="00D77050">
        <w:rPr>
          <w:sz w:val="28"/>
          <w:szCs w:val="28"/>
          <w:lang w:val="kk-KZ"/>
        </w:rPr>
        <w:t>мин қышқылы ерітіндісінен</w:t>
      </w:r>
      <w:r w:rsidRPr="00D77050">
        <w:rPr>
          <w:sz w:val="28"/>
          <w:szCs w:val="28"/>
          <w:lang w:val="kk-KZ"/>
        </w:rPr>
        <w:t xml:space="preserve"> функционалдық топтарды анықтау;</w:t>
      </w:r>
    </w:p>
    <w:p w:rsidR="00565AA2" w:rsidRPr="00D77050" w:rsidRDefault="00035339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>б</w:t>
      </w:r>
      <w:r w:rsidR="00565AA2" w:rsidRPr="00D77050">
        <w:rPr>
          <w:sz w:val="28"/>
          <w:szCs w:val="28"/>
          <w:lang w:val="kk-KZ"/>
        </w:rPr>
        <w:t>елокты еріту және тұнб</w:t>
      </w:r>
      <w:r w:rsidRPr="00D77050">
        <w:rPr>
          <w:sz w:val="28"/>
          <w:szCs w:val="28"/>
          <w:lang w:val="kk-KZ"/>
        </w:rPr>
        <w:t>аға түсіру, белок денатурациясы;</w:t>
      </w:r>
    </w:p>
    <w:p w:rsidR="00565AA2" w:rsidRPr="00D77050" w:rsidRDefault="00035339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б</w:t>
      </w:r>
      <w:r w:rsidR="00565AA2" w:rsidRPr="00D77050">
        <w:rPr>
          <w:sz w:val="28"/>
          <w:szCs w:val="28"/>
          <w:lang w:val="kk-KZ"/>
        </w:rPr>
        <w:t>елоктар</w:t>
      </w:r>
      <w:r w:rsidRPr="00D77050">
        <w:rPr>
          <w:sz w:val="28"/>
          <w:szCs w:val="28"/>
          <w:lang w:val="kk-KZ"/>
        </w:rPr>
        <w:t>дың (жүн немесе қауырсын) жануы;</w:t>
      </w:r>
    </w:p>
    <w:p w:rsidR="005C3AF0" w:rsidRPr="00D77050" w:rsidRDefault="00565AA2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ДНҚ,</w:t>
      </w:r>
      <w:r w:rsidR="00035339" w:rsidRPr="00D77050">
        <w:rPr>
          <w:sz w:val="28"/>
          <w:szCs w:val="28"/>
          <w:lang w:val="kk-KZ"/>
        </w:rPr>
        <w:t xml:space="preserve"> РНҚ молекулаларының модельдері;</w:t>
      </w:r>
    </w:p>
    <w:p w:rsidR="005C3AF0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5 </w:t>
      </w:r>
      <w:r w:rsidR="00565AA2" w:rsidRPr="00D77050">
        <w:rPr>
          <w:sz w:val="28"/>
          <w:szCs w:val="28"/>
          <w:lang w:val="kk-KZ"/>
        </w:rPr>
        <w:t>лабораториялық тә</w:t>
      </w:r>
      <w:r w:rsidR="00D747E8" w:rsidRPr="00D77050">
        <w:rPr>
          <w:sz w:val="28"/>
          <w:szCs w:val="28"/>
          <w:lang w:val="kk-KZ"/>
        </w:rPr>
        <w:t>жірибе</w:t>
      </w:r>
      <w:r w:rsidR="00035339" w:rsidRPr="00D77050">
        <w:rPr>
          <w:sz w:val="28"/>
          <w:szCs w:val="28"/>
          <w:lang w:val="kk-KZ"/>
        </w:rPr>
        <w:t xml:space="preserve"> «</w:t>
      </w:r>
      <w:r w:rsidR="00565AA2" w:rsidRPr="00D77050">
        <w:rPr>
          <w:sz w:val="28"/>
          <w:szCs w:val="28"/>
          <w:lang w:val="kk-KZ"/>
        </w:rPr>
        <w:t>Белоктың т</w:t>
      </w:r>
      <w:r w:rsidR="00035339" w:rsidRPr="00D77050">
        <w:rPr>
          <w:sz w:val="28"/>
          <w:szCs w:val="28"/>
          <w:lang w:val="kk-KZ"/>
        </w:rPr>
        <w:t>үсті реакциялары», «</w:t>
      </w:r>
      <w:r w:rsidR="00565AA2" w:rsidRPr="00D77050">
        <w:rPr>
          <w:sz w:val="28"/>
          <w:szCs w:val="28"/>
          <w:lang w:val="kk-KZ"/>
        </w:rPr>
        <w:t>Мақта және жібек жіптің жануы</w:t>
      </w:r>
      <w:r w:rsidR="00035339" w:rsidRPr="00D77050">
        <w:rPr>
          <w:sz w:val="28"/>
          <w:szCs w:val="28"/>
          <w:lang w:val="kk-KZ"/>
        </w:rPr>
        <w:t>»;</w:t>
      </w:r>
    </w:p>
    <w:p w:rsidR="005C3AF0" w:rsidRPr="00D77050" w:rsidRDefault="00DB5843" w:rsidP="00042876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№ 4</w:t>
      </w:r>
      <w:r>
        <w:rPr>
          <w:sz w:val="28"/>
          <w:szCs w:val="28"/>
          <w:lang w:val="kk-KZ"/>
        </w:rPr>
        <w:t xml:space="preserve"> </w:t>
      </w:r>
      <w:r w:rsidR="00035339" w:rsidRPr="00D77050">
        <w:rPr>
          <w:sz w:val="28"/>
          <w:szCs w:val="28"/>
          <w:lang w:val="kk-KZ"/>
        </w:rPr>
        <w:t>бақылау жұмысы</w:t>
      </w:r>
      <w:r w:rsidR="006A7410" w:rsidRPr="00D77050">
        <w:rPr>
          <w:sz w:val="28"/>
          <w:szCs w:val="28"/>
          <w:lang w:val="kk-KZ"/>
        </w:rPr>
        <w:t>.</w:t>
      </w:r>
    </w:p>
    <w:p w:rsidR="00341EBF" w:rsidRPr="00D77050" w:rsidRDefault="00267081" w:rsidP="00042876">
      <w:pPr>
        <w:tabs>
          <w:tab w:val="left" w:pos="993"/>
        </w:tabs>
        <w:ind w:firstLine="709"/>
        <w:contextualSpacing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23</w:t>
      </w:r>
      <w:r w:rsidR="00035339" w:rsidRPr="00D77050">
        <w:rPr>
          <w:sz w:val="28"/>
          <w:szCs w:val="28"/>
          <w:lang w:val="kk-KZ"/>
        </w:rPr>
        <w:t>.</w:t>
      </w: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Синтетикалы</w:t>
      </w:r>
      <w:r w:rsidR="00035339" w:rsidRPr="00D77050">
        <w:rPr>
          <w:sz w:val="28"/>
          <w:szCs w:val="28"/>
          <w:lang w:val="kk-KZ"/>
        </w:rPr>
        <w:t>қ жоғары молекулалы қосылыстар «Химия және адам денсаулығы»</w:t>
      </w:r>
      <w:r w:rsidR="00565AA2" w:rsidRPr="00D77050">
        <w:rPr>
          <w:sz w:val="28"/>
          <w:szCs w:val="28"/>
          <w:lang w:val="kk-KZ"/>
        </w:rPr>
        <w:t xml:space="preserve"> (6 сағат)</w:t>
      </w:r>
      <w:r w:rsidR="00035339" w:rsidRPr="00D77050">
        <w:rPr>
          <w:sz w:val="28"/>
          <w:szCs w:val="28"/>
          <w:lang w:val="kk-KZ"/>
        </w:rPr>
        <w:t>:</w:t>
      </w:r>
    </w:p>
    <w:p w:rsidR="00035339" w:rsidRPr="00D77050" w:rsidRDefault="0003533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интетикалық жоғары молекулалы қосылыстарды алу реакциялары (полимерлеу, со</w:t>
      </w:r>
      <w:r w:rsidRPr="00D77050">
        <w:rPr>
          <w:sz w:val="28"/>
          <w:szCs w:val="28"/>
          <w:lang w:val="kk-KZ"/>
        </w:rPr>
        <w:t>полимерлену, поликонденсация);</w:t>
      </w:r>
    </w:p>
    <w:p w:rsidR="00035339" w:rsidRPr="00D77050" w:rsidRDefault="0003533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м</w:t>
      </w:r>
      <w:r w:rsidR="00565AA2" w:rsidRPr="00D77050">
        <w:rPr>
          <w:sz w:val="28"/>
          <w:szCs w:val="28"/>
          <w:lang w:val="kk-KZ"/>
        </w:rPr>
        <w:t>ономер, полимер буыны, полимерлену дәр</w:t>
      </w:r>
      <w:r w:rsidRPr="00D77050">
        <w:rPr>
          <w:sz w:val="28"/>
          <w:szCs w:val="28"/>
          <w:lang w:val="kk-KZ"/>
        </w:rPr>
        <w:t>ежесі, макромолекула ұғымдары;</w:t>
      </w:r>
    </w:p>
    <w:p w:rsidR="00565AA2" w:rsidRPr="00D77050" w:rsidRDefault="0003533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ж</w:t>
      </w:r>
      <w:r w:rsidR="00565AA2" w:rsidRPr="00D77050">
        <w:rPr>
          <w:sz w:val="28"/>
          <w:szCs w:val="28"/>
          <w:lang w:val="kk-KZ"/>
        </w:rPr>
        <w:t>оғары молекулалы қосылыстардың қ</w:t>
      </w:r>
      <w:r w:rsidRPr="00D77050">
        <w:rPr>
          <w:sz w:val="28"/>
          <w:szCs w:val="28"/>
          <w:lang w:val="kk-KZ"/>
        </w:rPr>
        <w:t>ұрылысы, қасиеттері, қолданылуы;</w:t>
      </w:r>
    </w:p>
    <w:p w:rsidR="00035339" w:rsidRPr="00D77050" w:rsidRDefault="0003533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п</w:t>
      </w:r>
      <w:r w:rsidR="00565AA2" w:rsidRPr="00D77050">
        <w:rPr>
          <w:sz w:val="28"/>
          <w:szCs w:val="28"/>
          <w:lang w:val="kk-KZ"/>
        </w:rPr>
        <w:t xml:space="preserve">ластмассалар (полиэтилен, полипропилен, </w:t>
      </w:r>
      <w:r w:rsidRPr="00D77050">
        <w:rPr>
          <w:sz w:val="28"/>
          <w:szCs w:val="28"/>
          <w:lang w:val="kk-KZ"/>
        </w:rPr>
        <w:t>полистирол, фенолформалдегид);</w:t>
      </w:r>
    </w:p>
    <w:p w:rsidR="00035339" w:rsidRPr="00D77050" w:rsidRDefault="0003533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565AA2" w:rsidRPr="00D77050">
        <w:rPr>
          <w:sz w:val="28"/>
          <w:szCs w:val="28"/>
          <w:lang w:val="kk-KZ"/>
        </w:rPr>
        <w:t>интететикалық талшы</w:t>
      </w:r>
      <w:r w:rsidRPr="00D77050">
        <w:rPr>
          <w:sz w:val="28"/>
          <w:szCs w:val="28"/>
          <w:lang w:val="kk-KZ"/>
        </w:rPr>
        <w:t>қтар (капрон, лавсан, кевлар), с</w:t>
      </w:r>
      <w:r w:rsidR="00565AA2" w:rsidRPr="00D77050">
        <w:rPr>
          <w:sz w:val="28"/>
          <w:szCs w:val="28"/>
          <w:lang w:val="kk-KZ"/>
        </w:rPr>
        <w:t>инттетикалық каучуктер (бутад</w:t>
      </w:r>
      <w:r w:rsidRPr="00D77050">
        <w:rPr>
          <w:sz w:val="28"/>
          <w:szCs w:val="28"/>
          <w:lang w:val="kk-KZ"/>
        </w:rPr>
        <w:t>иен, хлорпрен, бутадиенстирол), Қазақстандағы полимер өндірісі;</w:t>
      </w:r>
    </w:p>
    <w:p w:rsidR="00341EBF" w:rsidRPr="00D77050" w:rsidRDefault="0003533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витаминдер, дәрілер, г</w:t>
      </w:r>
      <w:r w:rsidR="00565AA2" w:rsidRPr="00D77050">
        <w:rPr>
          <w:sz w:val="28"/>
          <w:szCs w:val="28"/>
          <w:lang w:val="kk-KZ"/>
        </w:rPr>
        <w:t xml:space="preserve">ормондар мен </w:t>
      </w:r>
      <w:r w:rsidRPr="00D77050">
        <w:rPr>
          <w:sz w:val="28"/>
          <w:szCs w:val="28"/>
          <w:lang w:val="kk-KZ"/>
        </w:rPr>
        <w:t>ферменттер жөнінде түсініктер, т</w:t>
      </w:r>
      <w:r w:rsidR="00565AA2" w:rsidRPr="00D77050">
        <w:rPr>
          <w:sz w:val="28"/>
          <w:szCs w:val="28"/>
          <w:lang w:val="kk-KZ"/>
        </w:rPr>
        <w:t>ұрмыстағы химиялық сауаттылық.</w:t>
      </w:r>
    </w:p>
    <w:p w:rsidR="00341EBF" w:rsidRPr="00D77050" w:rsidRDefault="00035339" w:rsidP="00042876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с</w:t>
      </w:r>
      <w:r w:rsidR="00EC402B" w:rsidRPr="00D77050">
        <w:rPr>
          <w:sz w:val="28"/>
          <w:szCs w:val="28"/>
          <w:lang w:val="kk-KZ"/>
        </w:rPr>
        <w:t>андық есептер</w:t>
      </w:r>
      <w:r w:rsidR="00D63DAB" w:rsidRPr="00D77050">
        <w:rPr>
          <w:sz w:val="28"/>
          <w:szCs w:val="28"/>
          <w:lang w:val="kk-KZ"/>
        </w:rPr>
        <w:t>: о</w:t>
      </w:r>
      <w:r w:rsidR="00C40941" w:rsidRPr="00D77050">
        <w:rPr>
          <w:sz w:val="28"/>
          <w:szCs w:val="28"/>
          <w:lang w:val="kk-KZ"/>
        </w:rPr>
        <w:t>рганикалық заттардың қасиеттеріне арналған аралас есептер шығару</w:t>
      </w:r>
      <w:r w:rsidR="009C0AF2" w:rsidRPr="00D77050">
        <w:rPr>
          <w:sz w:val="28"/>
          <w:szCs w:val="28"/>
          <w:lang w:val="kk-KZ"/>
        </w:rPr>
        <w:t>;</w:t>
      </w:r>
    </w:p>
    <w:p w:rsidR="001C5595" w:rsidRPr="00D77050" w:rsidRDefault="00BA4780" w:rsidP="00F31D8B">
      <w:pPr>
        <w:tabs>
          <w:tab w:val="left" w:pos="993"/>
          <w:tab w:val="left" w:pos="1276"/>
        </w:tabs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№</w:t>
      </w:r>
      <w:r w:rsidR="00DB5843" w:rsidRPr="00D77050">
        <w:rPr>
          <w:sz w:val="28"/>
          <w:szCs w:val="28"/>
          <w:lang w:val="kk-KZ"/>
        </w:rPr>
        <w:t xml:space="preserve">5 </w:t>
      </w:r>
      <w:r w:rsidR="001C5595" w:rsidRPr="00D77050">
        <w:rPr>
          <w:sz w:val="28"/>
          <w:szCs w:val="28"/>
          <w:lang w:val="kk-KZ"/>
        </w:rPr>
        <w:t>к</w:t>
      </w:r>
      <w:r w:rsidR="00EC402B" w:rsidRPr="00D77050">
        <w:rPr>
          <w:sz w:val="28"/>
          <w:szCs w:val="28"/>
          <w:lang w:val="kk-KZ"/>
        </w:rPr>
        <w:t>өрсетілімдер</w:t>
      </w:r>
      <w:r w:rsidR="009C0AF2" w:rsidRPr="00D77050">
        <w:rPr>
          <w:sz w:val="28"/>
          <w:szCs w:val="28"/>
          <w:lang w:val="kk-KZ"/>
        </w:rPr>
        <w:t xml:space="preserve"> «</w:t>
      </w:r>
      <w:r w:rsidR="00C40941" w:rsidRPr="00D77050">
        <w:rPr>
          <w:sz w:val="28"/>
          <w:szCs w:val="28"/>
          <w:lang w:val="kk-KZ"/>
        </w:rPr>
        <w:t>Пластмасса, синтетикалық каучук және талшықтардың үлгілерімен таныстыру</w:t>
      </w:r>
      <w:r w:rsidR="009C0AF2" w:rsidRPr="00D77050">
        <w:rPr>
          <w:sz w:val="28"/>
          <w:szCs w:val="28"/>
          <w:lang w:val="kk-KZ"/>
        </w:rPr>
        <w:t>»;</w:t>
      </w:r>
    </w:p>
    <w:p w:rsidR="00D63DAB" w:rsidRDefault="00DB5843" w:rsidP="00DB5843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№ 6 </w:t>
      </w:r>
      <w:r w:rsidR="00EC402B" w:rsidRPr="00D77050">
        <w:rPr>
          <w:sz w:val="28"/>
          <w:szCs w:val="28"/>
          <w:lang w:val="kk-KZ"/>
        </w:rPr>
        <w:t>лабораториялық тәжірибе</w:t>
      </w:r>
      <w:r w:rsidR="009C0AF2" w:rsidRPr="00D77050">
        <w:rPr>
          <w:sz w:val="28"/>
          <w:szCs w:val="28"/>
          <w:lang w:val="kk-KZ"/>
        </w:rPr>
        <w:t xml:space="preserve"> «</w:t>
      </w:r>
      <w:r w:rsidR="00C40941" w:rsidRPr="00D77050">
        <w:rPr>
          <w:sz w:val="28"/>
          <w:szCs w:val="28"/>
          <w:lang w:val="kk-KZ"/>
        </w:rPr>
        <w:t>Пластмасса және талшықтарды танып білу</w:t>
      </w:r>
      <w:r w:rsidR="009C0AF2" w:rsidRPr="00D77050">
        <w:rPr>
          <w:sz w:val="28"/>
          <w:szCs w:val="28"/>
          <w:lang w:val="kk-KZ"/>
        </w:rPr>
        <w:t>».</w:t>
      </w:r>
    </w:p>
    <w:p w:rsidR="008D4D7E" w:rsidRDefault="008D4D7E" w:rsidP="004E2AA5">
      <w:pPr>
        <w:jc w:val="center"/>
        <w:rPr>
          <w:b/>
          <w:sz w:val="28"/>
          <w:szCs w:val="28"/>
          <w:lang w:val="kk-KZ"/>
        </w:rPr>
      </w:pPr>
    </w:p>
    <w:p w:rsidR="008D4D7E" w:rsidRDefault="008D4D7E" w:rsidP="004E2AA5">
      <w:pPr>
        <w:jc w:val="center"/>
        <w:rPr>
          <w:b/>
          <w:sz w:val="28"/>
          <w:szCs w:val="28"/>
          <w:lang w:val="kk-KZ"/>
        </w:rPr>
      </w:pPr>
    </w:p>
    <w:p w:rsidR="00853C6E" w:rsidRPr="00D77050" w:rsidRDefault="00D63DAB" w:rsidP="004E2AA5">
      <w:pPr>
        <w:jc w:val="center"/>
        <w:rPr>
          <w:b/>
          <w:sz w:val="28"/>
          <w:szCs w:val="28"/>
          <w:lang w:val="kk-KZ"/>
        </w:rPr>
      </w:pPr>
      <w:r w:rsidRPr="00D77050">
        <w:rPr>
          <w:b/>
          <w:sz w:val="28"/>
          <w:szCs w:val="28"/>
          <w:lang w:val="kk-KZ"/>
        </w:rPr>
        <w:t xml:space="preserve">4. </w:t>
      </w:r>
      <w:r w:rsidR="001C5595" w:rsidRPr="00D77050">
        <w:rPr>
          <w:b/>
          <w:sz w:val="28"/>
          <w:szCs w:val="28"/>
          <w:lang w:val="kk-KZ"/>
        </w:rPr>
        <w:t>О</w:t>
      </w:r>
      <w:r w:rsidRPr="00D77050">
        <w:rPr>
          <w:b/>
          <w:sz w:val="28"/>
          <w:szCs w:val="28"/>
          <w:lang w:val="kk-KZ"/>
        </w:rPr>
        <w:t>қушылардың дайындық деңгейіне</w:t>
      </w:r>
    </w:p>
    <w:p w:rsidR="001C5595" w:rsidRPr="00D77050" w:rsidRDefault="00D63DAB" w:rsidP="00853C6E">
      <w:pPr>
        <w:jc w:val="center"/>
        <w:rPr>
          <w:b/>
          <w:sz w:val="28"/>
          <w:szCs w:val="28"/>
          <w:lang w:val="kk-KZ"/>
        </w:rPr>
      </w:pPr>
      <w:r w:rsidRPr="00D77050">
        <w:rPr>
          <w:b/>
          <w:sz w:val="28"/>
          <w:szCs w:val="28"/>
          <w:lang w:val="kk-KZ"/>
        </w:rPr>
        <w:t>қойылатын талаптар</w:t>
      </w:r>
    </w:p>
    <w:p w:rsidR="00A518FD" w:rsidRPr="00D77050" w:rsidRDefault="00A518FD" w:rsidP="00767D20">
      <w:pPr>
        <w:ind w:firstLine="720"/>
        <w:jc w:val="both"/>
        <w:rPr>
          <w:sz w:val="28"/>
          <w:szCs w:val="28"/>
          <w:lang w:val="kk-KZ"/>
        </w:rPr>
      </w:pPr>
    </w:p>
    <w:p w:rsidR="00DF5570" w:rsidRPr="00D77050" w:rsidRDefault="00DF5570" w:rsidP="00042876">
      <w:pPr>
        <w:numPr>
          <w:ilvl w:val="0"/>
          <w:numId w:val="21"/>
        </w:numPr>
        <w:tabs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Оқушылардың дайындық деңгейі пәндік, тұлғалық, жүйелі-әрекеттік нәтижелері бойынша бағаланады.</w:t>
      </w:r>
    </w:p>
    <w:p w:rsidR="00DF5570" w:rsidRPr="00D77050" w:rsidRDefault="00DF5570" w:rsidP="00042876">
      <w:pPr>
        <w:numPr>
          <w:ilvl w:val="0"/>
          <w:numId w:val="21"/>
        </w:numPr>
        <w:tabs>
          <w:tab w:val="left" w:pos="0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Пәндік нәтижелер «білуі тиіс» және «меңгеру тиіс» аспектілерімен көрсетілген.</w:t>
      </w:r>
    </w:p>
    <w:p w:rsidR="00DF5570" w:rsidRPr="00D77050" w:rsidRDefault="00DF5570" w:rsidP="00042876">
      <w:pPr>
        <w:numPr>
          <w:ilvl w:val="0"/>
          <w:numId w:val="21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bCs/>
          <w:spacing w:val="4"/>
          <w:sz w:val="28"/>
          <w:szCs w:val="28"/>
          <w:lang w:val="kk-KZ"/>
        </w:rPr>
        <w:t>10-сынып химия курсын оқу нәтижесінде, оқушылар білуі тиіс: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химияның өсіп келе жатқан ролі мен маңызы, химияның эксперименттік негізі;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атом мен атомдық орбитальдар құрылысы, электрондар күйі, Паули принципі, Гунд ережесі, Клечковский ережелері, химиялық реакциялар жылдамдығы, катализ, реакцияның жылу эффектісі, түзілу жылуы, химиялық тепе-теңдік, тепе-теңдік константасы, металлургия, электролиз, физикалық шамалардың сандық қатынасы;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 xml:space="preserve"> </w:t>
      </w:r>
      <w:r w:rsidR="00A518FD" w:rsidRPr="00D77050">
        <w:rPr>
          <w:sz w:val="28"/>
          <w:szCs w:val="28"/>
          <w:lang w:val="kk-KZ"/>
        </w:rPr>
        <w:t>химиялық өндірістің ғылыми принципі, қоршаған ортаның химиялық ластануы, оның салдары;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зат массасының сақталу заңы, зат құрамының тұрақтылық заңы, Авогадро заңы, әрекеттесуші массалар заңы;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атом құрылысы, химиялық байланыс;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практикалық маңызды заттардың құрамы, құрылысы, өздеріне тән қасиеттері;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бейорганикалық қосылыстардың жіктелуі мен олардың арасындағы генетикалық байланысты;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химиялық реакциялардың мәні мен типтері, олардың жүру заңдылықтары;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металдар коррозиясы және коррозиядан сақтану шаралары;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қоршаған ортаны химиялық ластанудан қорғаудың химиялық әдістері;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қышқыл, сілті ерітінділерімен, газдар және қатты химиялық заттармен жұмыс істеудің қауіпсіздік техникасының ережелері;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заттарды алудың жалпы әдістері; практикада кең қолданылатын заттар мен материалдар;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заттарды танып білу және химиялық реакцияларды зерттеудің химиялық әдістері;</w:t>
      </w:r>
    </w:p>
    <w:p w:rsidR="00A518FD" w:rsidRPr="00D77050" w:rsidRDefault="003D351C" w:rsidP="00DF5570">
      <w:pPr>
        <w:numPr>
          <w:ilvl w:val="0"/>
          <w:numId w:val="2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баламалы энергия көздерінің түрлері, жаңа заттар мен материалдарды алудың негізгі технологиялары.</w:t>
      </w:r>
    </w:p>
    <w:p w:rsidR="00A518FD" w:rsidRPr="00D77050" w:rsidRDefault="00DF5570" w:rsidP="00DF5570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Оқушы келесіні атқара алуы тиіс:</w:t>
      </w:r>
    </w:p>
    <w:p w:rsidR="00D0752E" w:rsidRPr="00D77050" w:rsidRDefault="003D351C" w:rsidP="00DF557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химиялық терминдер мен таңбаларды пайдалану</w:t>
      </w:r>
      <w:r w:rsidR="00D0752E" w:rsidRPr="00D77050">
        <w:rPr>
          <w:sz w:val="28"/>
          <w:szCs w:val="28"/>
          <w:lang w:val="kk-KZ"/>
        </w:rPr>
        <w:t>;</w:t>
      </w:r>
    </w:p>
    <w:p w:rsidR="00A518FD" w:rsidRPr="00D77050" w:rsidRDefault="003D351C" w:rsidP="00DF557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зерттелген заттарды дәстүрлі және халықаралық номенклатура бойынша атау;</w:t>
      </w:r>
    </w:p>
    <w:p w:rsidR="00D0752E" w:rsidRPr="00D77050" w:rsidRDefault="003D351C" w:rsidP="00DF557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заттың кристалдық торын біле отырып, зат қасиетін сипаттау;</w:t>
      </w:r>
    </w:p>
    <w:p w:rsidR="00A518FD" w:rsidRPr="00D77050" w:rsidRDefault="003D351C" w:rsidP="00DF557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зат формуласы бойынша байланыс типін болжау, кристалдық торының типін анықтау;</w:t>
      </w:r>
    </w:p>
    <w:p w:rsidR="00A518FD" w:rsidRPr="00D77050" w:rsidRDefault="003D351C" w:rsidP="00DF557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 xml:space="preserve">химиялық байланыс сипаттамасы бойынша молекуланың геометриясын </w:t>
      </w:r>
      <w:r w:rsidR="00D0752E" w:rsidRPr="00D77050">
        <w:rPr>
          <w:sz w:val="28"/>
          <w:szCs w:val="28"/>
          <w:lang w:val="kk-KZ"/>
        </w:rPr>
        <w:t>анықтау</w:t>
      </w:r>
      <w:r w:rsidR="00A518FD" w:rsidRPr="00D77050">
        <w:rPr>
          <w:sz w:val="28"/>
          <w:szCs w:val="28"/>
          <w:lang w:val="kk-KZ"/>
        </w:rPr>
        <w:t>;</w:t>
      </w:r>
    </w:p>
    <w:p w:rsidR="00A518FD" w:rsidRPr="00D77050" w:rsidRDefault="003D351C" w:rsidP="00DF557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қоршаған ортадағы құбылыстарды химиялық тұрғыдан талдау;</w:t>
      </w:r>
    </w:p>
    <w:p w:rsidR="00A518FD" w:rsidRPr="00D77050" w:rsidRDefault="003D351C" w:rsidP="00DF557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атом құрылысы схемасын, заттар формуласы мен химиялық реакция теңдеулерін құрастыру;</w:t>
      </w:r>
    </w:p>
    <w:p w:rsidR="00A518FD" w:rsidRPr="00D77050" w:rsidRDefault="003D351C" w:rsidP="00DF557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заттардың құрамы мен құрылысын және олардың класын анықтау;</w:t>
      </w:r>
    </w:p>
    <w:p w:rsidR="00A518FD" w:rsidRPr="00D77050" w:rsidRDefault="003D351C" w:rsidP="00DF557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 xml:space="preserve">ион алмасу, тотығу-тотықсыздану реакцияларының және электролиздің теңдеулерін </w:t>
      </w:r>
      <w:r w:rsidR="00D0752E" w:rsidRPr="00D77050">
        <w:rPr>
          <w:sz w:val="28"/>
          <w:szCs w:val="28"/>
          <w:lang w:val="kk-KZ"/>
        </w:rPr>
        <w:t>құрастыру</w:t>
      </w:r>
      <w:r w:rsidR="00A518FD" w:rsidRPr="00D77050">
        <w:rPr>
          <w:sz w:val="28"/>
          <w:szCs w:val="28"/>
          <w:lang w:val="kk-KZ"/>
        </w:rPr>
        <w:t>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химиялық экспериментті қауіпсіздік техникасының ережесіне сәйкес жүргізу;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химиялық зақымдану не улану кезінде алғашқы медициналық көмек көрсету;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химиялық формулалар мен химиялық реакциялар теңдеулері бойынша есептеулер жүргізу;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химиялық ақпараттарды өз бетінше іздеу;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 xml:space="preserve"> </w:t>
      </w:r>
      <w:r w:rsidR="00D0752E" w:rsidRPr="00D77050">
        <w:rPr>
          <w:sz w:val="28"/>
          <w:szCs w:val="28"/>
          <w:lang w:val="kk-KZ"/>
        </w:rPr>
        <w:t>х</w:t>
      </w:r>
      <w:r w:rsidR="00A518FD" w:rsidRPr="00D77050">
        <w:rPr>
          <w:sz w:val="28"/>
          <w:szCs w:val="28"/>
          <w:lang w:val="kk-KZ"/>
        </w:rPr>
        <w:t>имиялық элементтердің валенттілігі мен тотығу дәрежесін анықтау;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ион заряды, химиялық байланыс типі, молекуланың кеңістіктегі құрылысы, кристалдық тор типін анықтау;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қышқыл, негіз, тұздардың судағы ерітінділерінің ортасын анықтау;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тотықтырғыш, тотықсыздандырғыш, тотығу және тотықсыздануды анықтау;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әр түрлі факторлардың әсерінен тепе-теңдіктің ығысу бағытын анықтау;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атом құрылысы мен Д.И.Менделеевтің периодтық жүйесіндегі орны бойынша s-, p-, d-элементтердің қасиеттерін сипаттау;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металдар мен бейметалдардың, бейорганикалық қосылыстардың негізгі кластарының химиялық қасиеттерін сипаттау;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химиялық элементтердің және олар түзетін қосылыстар қасиетінің элементтің Д.И.Менделеев жасаған химиялық элементтердің периодтық жүйесіндегі орнына тәуелділігін түсіндіру;</w:t>
      </w:r>
    </w:p>
    <w:p w:rsidR="00A518FD" w:rsidRPr="00D77050" w:rsidRDefault="003D351C" w:rsidP="00E47597">
      <w:pPr>
        <w:numPr>
          <w:ilvl w:val="0"/>
          <w:numId w:val="8"/>
        </w:numPr>
        <w:tabs>
          <w:tab w:val="left" w:pos="993"/>
          <w:tab w:val="left" w:pos="1276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A518FD" w:rsidRPr="00D77050">
        <w:rPr>
          <w:sz w:val="28"/>
          <w:szCs w:val="28"/>
          <w:lang w:val="kk-KZ"/>
        </w:rPr>
        <w:t>химиялық реакция жылдамдығының әр түрлі факторларға тәуелділігін түсіндіру</w:t>
      </w:r>
    </w:p>
    <w:p w:rsidR="00EE2A23" w:rsidRPr="00D77050" w:rsidRDefault="00EE2A23" w:rsidP="00E47597">
      <w:pPr>
        <w:numPr>
          <w:ilvl w:val="0"/>
          <w:numId w:val="21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11 сыныпты аяқтаған оқушы келесіні білуі тиіс:</w:t>
      </w:r>
    </w:p>
    <w:p w:rsidR="00565AA2" w:rsidRPr="00D77050" w:rsidRDefault="003D351C" w:rsidP="00DF5570">
      <w:pPr>
        <w:numPr>
          <w:ilvl w:val="0"/>
          <w:numId w:val="23"/>
        </w:numPr>
        <w:tabs>
          <w:tab w:val="left" w:pos="993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химияның ролі мен маңызы;</w:t>
      </w:r>
    </w:p>
    <w:p w:rsidR="00565AA2" w:rsidRPr="00D77050" w:rsidRDefault="003D351C" w:rsidP="00DF5570">
      <w:pPr>
        <w:numPr>
          <w:ilvl w:val="0"/>
          <w:numId w:val="2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заттар мен химиялық құбылыстарды танып білудің негізгі әдістер, химияның эксперименттік негізі;</w:t>
      </w:r>
    </w:p>
    <w:p w:rsidR="00565AA2" w:rsidRPr="00D77050" w:rsidRDefault="003D351C" w:rsidP="00DF5570">
      <w:pPr>
        <w:numPr>
          <w:ilvl w:val="0"/>
          <w:numId w:val="2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химиялық құрылым, гомологтар, гомологтық қатар. Изомерия, гомология, изомерлер, құрылымдық және кеңістіктік изомерлер;</w:t>
      </w:r>
    </w:p>
    <w:p w:rsidR="00565AA2" w:rsidRPr="00D77050" w:rsidRDefault="003D351C" w:rsidP="00DF5570">
      <w:pPr>
        <w:numPr>
          <w:ilvl w:val="0"/>
          <w:numId w:val="2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А.М.Бутлеровтың органикалық қосылыстардың химиялық қосылыстар теориясының негізгі қағидалары мен маңызы;</w:t>
      </w:r>
    </w:p>
    <w:p w:rsidR="00565AA2" w:rsidRPr="00D77050" w:rsidRDefault="003D351C" w:rsidP="00DF5570">
      <w:pPr>
        <w:numPr>
          <w:ilvl w:val="0"/>
          <w:numId w:val="2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көміртек атомдарының гибридтенуі, оның түрлері, σ, π-байланыстар, дара, қос және үш байланыс, көміртек тізбектерінің түрлері;</w:t>
      </w:r>
    </w:p>
    <w:p w:rsidR="00565AA2" w:rsidRPr="00D77050" w:rsidRDefault="003D351C" w:rsidP="00DF5570">
      <w:pPr>
        <w:numPr>
          <w:ilvl w:val="0"/>
          <w:numId w:val="2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органикалық қосылыстардың электрондық және кеңістіктік құрылысы;</w:t>
      </w:r>
    </w:p>
    <w:p w:rsidR="00565AA2" w:rsidRPr="00D77050" w:rsidRDefault="003D351C" w:rsidP="00DF5570">
      <w:pPr>
        <w:numPr>
          <w:ilvl w:val="0"/>
          <w:numId w:val="2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органикалық химиядағы реакция типтері</w:t>
      </w:r>
      <w:r w:rsidR="00565AA2" w:rsidRPr="00D77050">
        <w:rPr>
          <w:sz w:val="28"/>
          <w:szCs w:val="28"/>
          <w:lang w:val="en-US"/>
        </w:rPr>
        <w:t>;</w:t>
      </w:r>
    </w:p>
    <w:p w:rsidR="00565AA2" w:rsidRPr="00D77050" w:rsidRDefault="003D351C" w:rsidP="00DF5570">
      <w:pPr>
        <w:numPr>
          <w:ilvl w:val="0"/>
          <w:numId w:val="23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көмірсутектердің табиғи көздері, оларды өңдеу және Қазақстандағы кен орындары;</w:t>
      </w:r>
    </w:p>
    <w:p w:rsidR="00565AA2" w:rsidRPr="0080289D" w:rsidRDefault="003D351C" w:rsidP="00DF5570">
      <w:pPr>
        <w:numPr>
          <w:ilvl w:val="0"/>
          <w:numId w:val="23"/>
        </w:numPr>
        <w:tabs>
          <w:tab w:val="left" w:pos="993"/>
        </w:tabs>
        <w:ind w:left="0" w:firstLine="709"/>
        <w:contextualSpacing/>
        <w:jc w:val="both"/>
        <w:rPr>
          <w:spacing w:val="-10"/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80289D">
        <w:rPr>
          <w:spacing w:val="-10"/>
          <w:sz w:val="28"/>
          <w:szCs w:val="28"/>
          <w:lang w:val="kk-KZ"/>
        </w:rPr>
        <w:t>органикалық заттардың жіктелуі мен номенклатурасы</w:t>
      </w:r>
      <w:r w:rsidR="00565AA2" w:rsidRPr="0080289D">
        <w:rPr>
          <w:spacing w:val="-10"/>
          <w:sz w:val="28"/>
          <w:szCs w:val="28"/>
        </w:rPr>
        <w:t xml:space="preserve">, </w:t>
      </w:r>
      <w:r w:rsidR="00565AA2" w:rsidRPr="0080289D">
        <w:rPr>
          <w:spacing w:val="-10"/>
          <w:sz w:val="28"/>
          <w:szCs w:val="28"/>
          <w:lang w:val="kk-KZ"/>
        </w:rPr>
        <w:t>функционалдық топ</w:t>
      </w:r>
      <w:r w:rsidR="00565AA2" w:rsidRPr="0080289D">
        <w:rPr>
          <w:spacing w:val="-10"/>
          <w:sz w:val="28"/>
          <w:szCs w:val="28"/>
        </w:rPr>
        <w:t>;</w:t>
      </w:r>
    </w:p>
    <w:p w:rsidR="00565AA2" w:rsidRPr="00D77050" w:rsidRDefault="003D351C" w:rsidP="00B45FCF">
      <w:pPr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көмірсутектер және олардың туындыларының химиялық қасиеттері мен алынуын сипаттайтын реакциялар;</w:t>
      </w:r>
    </w:p>
    <w:p w:rsidR="00565AA2" w:rsidRPr="00D77050" w:rsidRDefault="003D351C" w:rsidP="00B45FCF">
      <w:pPr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көмірсутектердің және олардың туындылары арасындағы генетикалық байланыс;</w:t>
      </w:r>
    </w:p>
    <w:p w:rsidR="00565AA2" w:rsidRPr="00D77050" w:rsidRDefault="003D351C" w:rsidP="00B45FCF">
      <w:pPr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жоғары молекулалы қосылыстар, мономер, полимер, құрылымдық буыны, полимерлену дәрежесі, полимерлену және поликонденсациялану реакциялары;</w:t>
      </w:r>
    </w:p>
    <w:p w:rsidR="00565AA2" w:rsidRPr="00D77050" w:rsidRDefault="003D351C" w:rsidP="00B45FCF">
      <w:pPr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 xml:space="preserve"> </w:t>
      </w:r>
      <w:r w:rsidR="00565AA2" w:rsidRPr="00D77050">
        <w:rPr>
          <w:sz w:val="28"/>
          <w:szCs w:val="28"/>
          <w:lang w:val="kk-KZ"/>
        </w:rPr>
        <w:t>кең таралған полимерлер, олардың қасиеттері, практикада қолданылуы, пластмассалар, талшықтар, каучук;</w:t>
      </w:r>
    </w:p>
    <w:p w:rsidR="00565AA2" w:rsidRPr="00D77050" w:rsidRDefault="003D351C" w:rsidP="00B45FCF">
      <w:pPr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химиялық өндірістің ғылыми принциптері; қоршаған ортаның химиялық ластануы мен зиянды әсері;</w:t>
      </w:r>
    </w:p>
    <w:p w:rsidR="00565AA2" w:rsidRPr="00D77050" w:rsidRDefault="003D351C" w:rsidP="00B45FCF">
      <w:pPr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биогенді органикалық қосылыстардың биологиялық маңызы;</w:t>
      </w:r>
    </w:p>
    <w:p w:rsidR="00565AA2" w:rsidRPr="00D77050" w:rsidRDefault="003D351C" w:rsidP="00B45FCF">
      <w:pPr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органикалық қосылыстардың химиялық құрылыс теориясы, зат массасының сақталу заңы, зат құрамының тұрақтылық заңы, Авогадро заңы;</w:t>
      </w:r>
    </w:p>
    <w:p w:rsidR="00565AA2" w:rsidRPr="00D77050" w:rsidRDefault="00565AA2" w:rsidP="00B45FCF">
      <w:pPr>
        <w:numPr>
          <w:ilvl w:val="0"/>
          <w:numId w:val="21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Оқушы келесіні атқара алуы тиіс:</w:t>
      </w:r>
    </w:p>
    <w:p w:rsidR="00910971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химиялық терм</w:t>
      </w:r>
      <w:r w:rsidR="00910971" w:rsidRPr="00D77050">
        <w:rPr>
          <w:sz w:val="28"/>
          <w:szCs w:val="28"/>
          <w:lang w:val="kk-KZ"/>
        </w:rPr>
        <w:t>индер мен таңбаларды пайдалану;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зерттелген заттарды дәстүрлі және халықаралық номенклатура бойынша атау;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изомерлер мен гомологтардың құрылымдық формулаларын құрастыру және олардың модельдерін жасау;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кең тараған полимерлерді қасиеттері бойынша анықтау;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80289D">
        <w:rPr>
          <w:spacing w:val="-10"/>
          <w:sz w:val="28"/>
          <w:szCs w:val="28"/>
          <w:lang w:val="kk-KZ"/>
        </w:rPr>
        <w:t>заттардың қасиеттері мен олардың молекулаларының құрылысын түсіндіруге А.М.Бутлеровтың химиялық құрылыс теориясының қағидаларын қолдану</w:t>
      </w:r>
      <w:r w:rsidR="00565AA2" w:rsidRPr="00D77050">
        <w:rPr>
          <w:sz w:val="28"/>
          <w:szCs w:val="28"/>
          <w:lang w:val="kk-KZ"/>
        </w:rPr>
        <w:t>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органикалық химиядағы химиялық реакция типтерін ажырату;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органикалық заттардың құрылымдық формулаларын құрастыру;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молекулалардағы атомдардың өзара әсерін ескере отырып, органикалық қосылыстың химиялық қасиетін түсіндіру;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көмірсутектер мен олардың туындыларының құрамы мен құрылысын және олардың класын анықтау;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химиялық экспериментті қауіпсіздік техникасының ережесіне сәйкес жүргізу;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химиялық зақымдану не улану кезінде алғашқы медициналық көмек көрсету;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игерілген білімді күнделікті өмірде сауатты пайдалану;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сандық анализ нәтижесі мен жану өнімдерінің массасы бойынша заттардың молекулалық формулаларын анықтауға сан есептерін шығару;</w:t>
      </w:r>
    </w:p>
    <w:p w:rsidR="00565AA2" w:rsidRPr="00D77050" w:rsidRDefault="003D351C" w:rsidP="00DF5570">
      <w:pPr>
        <w:numPr>
          <w:ilvl w:val="0"/>
          <w:numId w:val="10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565AA2" w:rsidRPr="00D77050">
        <w:rPr>
          <w:sz w:val="28"/>
          <w:szCs w:val="28"/>
          <w:lang w:val="kk-KZ"/>
        </w:rPr>
        <w:t>химиялық ақпараттарды өз бетінше іздеу.</w:t>
      </w:r>
    </w:p>
    <w:p w:rsidR="00674722" w:rsidRPr="00D77050" w:rsidRDefault="00674722" w:rsidP="00E47597">
      <w:pPr>
        <w:numPr>
          <w:ilvl w:val="0"/>
          <w:numId w:val="21"/>
        </w:numPr>
        <w:tabs>
          <w:tab w:val="left" w:pos="993"/>
          <w:tab w:val="left" w:pos="1134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10-11 сынып оқушылары көрсететін тұлғалық нәтижелер:</w:t>
      </w:r>
    </w:p>
    <w:p w:rsidR="00674722" w:rsidRPr="00D77050" w:rsidRDefault="003D351C" w:rsidP="00DF5570">
      <w:pPr>
        <w:numPr>
          <w:ilvl w:val="0"/>
          <w:numId w:val="17"/>
        </w:numPr>
        <w:tabs>
          <w:tab w:val="left" w:pos="993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химия пәніне деген жоғары қызығушылық</w:t>
      </w:r>
      <w:r w:rsidR="0036117A" w:rsidRPr="00D77050">
        <w:rPr>
          <w:sz w:val="28"/>
          <w:szCs w:val="28"/>
          <w:lang w:val="kk-KZ"/>
        </w:rPr>
        <w:t>;</w:t>
      </w:r>
    </w:p>
    <w:p w:rsidR="00674722" w:rsidRPr="00D77050" w:rsidRDefault="003D351C" w:rsidP="00DF5570">
      <w:pPr>
        <w:numPr>
          <w:ilvl w:val="0"/>
          <w:numId w:val="17"/>
        </w:numPr>
        <w:tabs>
          <w:tab w:val="left" w:pos="993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ғылыми танудың негізгі әдістерін игеру мен қолдануға деген дайындық және қабілет</w:t>
      </w:r>
      <w:r w:rsidR="0036117A" w:rsidRPr="00D77050">
        <w:rPr>
          <w:sz w:val="28"/>
          <w:szCs w:val="28"/>
          <w:lang w:val="kk-KZ"/>
        </w:rPr>
        <w:t>;</w:t>
      </w:r>
    </w:p>
    <w:p w:rsidR="00674722" w:rsidRPr="00D77050" w:rsidRDefault="003D351C" w:rsidP="00DF5570">
      <w:pPr>
        <w:numPr>
          <w:ilvl w:val="0"/>
          <w:numId w:val="17"/>
        </w:numPr>
        <w:tabs>
          <w:tab w:val="left" w:pos="993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аналитикалық біліктілік – жүргізген тәжірибелердің нәтижелерін өңдеу, түсіндіру және қорытындылау біліктілігі</w:t>
      </w:r>
      <w:r w:rsidR="0036117A" w:rsidRPr="00D77050">
        <w:rPr>
          <w:sz w:val="28"/>
          <w:szCs w:val="28"/>
          <w:lang w:val="kk-KZ"/>
        </w:rPr>
        <w:t>;</w:t>
      </w:r>
      <w:r w:rsidR="00674722" w:rsidRPr="00D77050">
        <w:rPr>
          <w:sz w:val="28"/>
          <w:szCs w:val="28"/>
          <w:lang w:val="kk-KZ"/>
        </w:rPr>
        <w:t xml:space="preserve"> </w:t>
      </w:r>
    </w:p>
    <w:p w:rsidR="00674722" w:rsidRPr="00D77050" w:rsidRDefault="003D351C" w:rsidP="00DF5570">
      <w:pPr>
        <w:numPr>
          <w:ilvl w:val="0"/>
          <w:numId w:val="17"/>
        </w:numPr>
        <w:tabs>
          <w:tab w:val="left" w:pos="993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зерттеушілік біліктілік – химиялық эксперимент орындау біліктілігі мен дағдысы</w:t>
      </w:r>
      <w:r w:rsidR="0036117A" w:rsidRPr="00D77050">
        <w:rPr>
          <w:sz w:val="28"/>
          <w:szCs w:val="28"/>
          <w:lang w:val="kk-KZ"/>
        </w:rPr>
        <w:t>;</w:t>
      </w:r>
    </w:p>
    <w:p w:rsidR="00674722" w:rsidRPr="00D77050" w:rsidRDefault="003D351C" w:rsidP="00DF5570">
      <w:pPr>
        <w:numPr>
          <w:ilvl w:val="0"/>
          <w:numId w:val="17"/>
        </w:numPr>
        <w:tabs>
          <w:tab w:val="left" w:pos="993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математикалық біліктілік – химиялық формулалар мен теңдеулер бойынша есептеулер жүргізу және сандық баға беру</w:t>
      </w:r>
      <w:r w:rsidR="0036117A" w:rsidRPr="00D77050">
        <w:rPr>
          <w:sz w:val="28"/>
          <w:szCs w:val="28"/>
          <w:lang w:val="kk-KZ"/>
        </w:rPr>
        <w:t>;</w:t>
      </w:r>
    </w:p>
    <w:p w:rsidR="00674722" w:rsidRPr="00D77050" w:rsidRDefault="003D351C" w:rsidP="00DF5570">
      <w:pPr>
        <w:numPr>
          <w:ilvl w:val="0"/>
          <w:numId w:val="17"/>
        </w:numPr>
        <w:tabs>
          <w:tab w:val="left" w:pos="993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коммуникативтік біліктілік – жұп, топ құрамында жұмыс істеу</w:t>
      </w:r>
      <w:r w:rsidR="0036117A" w:rsidRPr="00D77050">
        <w:rPr>
          <w:sz w:val="28"/>
          <w:szCs w:val="28"/>
          <w:lang w:val="kk-KZ"/>
        </w:rPr>
        <w:t>;</w:t>
      </w:r>
    </w:p>
    <w:p w:rsidR="00674722" w:rsidRPr="00D77050" w:rsidRDefault="003D351C" w:rsidP="00DF5570">
      <w:pPr>
        <w:numPr>
          <w:ilvl w:val="0"/>
          <w:numId w:val="17"/>
        </w:numPr>
        <w:tabs>
          <w:tab w:val="left" w:pos="993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әр түрлі көзден алынған химиялық ақпараттың шынайылығына өзінің объективті көзқарасын білдіру</w:t>
      </w:r>
      <w:r w:rsidR="0036117A" w:rsidRPr="00D77050">
        <w:rPr>
          <w:sz w:val="28"/>
          <w:szCs w:val="28"/>
          <w:lang w:val="kk-KZ"/>
        </w:rPr>
        <w:t>;</w:t>
      </w:r>
    </w:p>
    <w:p w:rsidR="00674722" w:rsidRPr="00D77050" w:rsidRDefault="003D351C" w:rsidP="00DF5570">
      <w:pPr>
        <w:numPr>
          <w:ilvl w:val="0"/>
          <w:numId w:val="17"/>
        </w:numPr>
        <w:tabs>
          <w:tab w:val="left" w:pos="993"/>
        </w:tabs>
        <w:ind w:left="0" w:firstLine="709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lastRenderedPageBreak/>
        <w:t xml:space="preserve"> </w:t>
      </w:r>
      <w:r w:rsidR="00674722" w:rsidRPr="00D77050">
        <w:rPr>
          <w:sz w:val="28"/>
          <w:szCs w:val="28"/>
          <w:lang w:val="kk-KZ"/>
        </w:rPr>
        <w:t>оқуын жалғастыруында профильді сауатты таңдау</w:t>
      </w:r>
      <w:r w:rsidR="0036117A" w:rsidRPr="00D77050">
        <w:rPr>
          <w:sz w:val="28"/>
          <w:szCs w:val="28"/>
          <w:lang w:val="kk-KZ"/>
        </w:rPr>
        <w:t>;</w:t>
      </w:r>
    </w:p>
    <w:p w:rsidR="00674722" w:rsidRPr="00D77050" w:rsidRDefault="00674722" w:rsidP="00E47597">
      <w:pPr>
        <w:numPr>
          <w:ilvl w:val="0"/>
          <w:numId w:val="21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>Жүйелік-әрекет</w:t>
      </w:r>
      <w:r w:rsidR="00E47597">
        <w:rPr>
          <w:sz w:val="28"/>
          <w:szCs w:val="28"/>
          <w:lang w:val="kk-KZ"/>
        </w:rPr>
        <w:t>тік</w:t>
      </w:r>
      <w:r w:rsidRPr="00D77050">
        <w:rPr>
          <w:sz w:val="28"/>
          <w:szCs w:val="28"/>
          <w:lang w:val="kk-KZ"/>
        </w:rPr>
        <w:t xml:space="preserve"> нәтиже</w:t>
      </w:r>
      <w:r w:rsidR="00E47597">
        <w:rPr>
          <w:sz w:val="28"/>
          <w:szCs w:val="28"/>
          <w:lang w:val="kk-KZ"/>
        </w:rPr>
        <w:t>лер</w:t>
      </w:r>
      <w:r w:rsidR="00DF5570" w:rsidRPr="00D77050">
        <w:rPr>
          <w:sz w:val="28"/>
          <w:szCs w:val="28"/>
          <w:lang w:val="kk-KZ"/>
        </w:rPr>
        <w:t xml:space="preserve">. </w:t>
      </w:r>
      <w:r w:rsidRPr="00D77050">
        <w:rPr>
          <w:sz w:val="28"/>
          <w:szCs w:val="28"/>
          <w:lang w:val="kk-KZ"/>
        </w:rPr>
        <w:t>10-11 сынып оқушылары келесіні пайдалана білуі керек:</w:t>
      </w:r>
    </w:p>
    <w:p w:rsidR="00674722" w:rsidRPr="00D77050" w:rsidRDefault="003D351C" w:rsidP="00DF5570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химия мен химия білімінің орны мен рөлі туралы қалыптасқан түсінік</w:t>
      </w:r>
      <w:r w:rsidR="0036117A" w:rsidRPr="00D77050">
        <w:rPr>
          <w:sz w:val="28"/>
          <w:szCs w:val="28"/>
          <w:lang w:val="kk-KZ"/>
        </w:rPr>
        <w:t>;</w:t>
      </w:r>
    </w:p>
    <w:p w:rsidR="00674722" w:rsidRPr="00D77050" w:rsidRDefault="003D351C" w:rsidP="00DF5570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танымдық әрекеті мен күнделікті өміріндегі білімі</w:t>
      </w:r>
      <w:r w:rsidR="0036117A" w:rsidRPr="00D77050">
        <w:rPr>
          <w:sz w:val="28"/>
          <w:szCs w:val="28"/>
          <w:lang w:val="kk-KZ"/>
        </w:rPr>
        <w:t>;</w:t>
      </w:r>
    </w:p>
    <w:p w:rsidR="00674722" w:rsidRPr="00D77050" w:rsidRDefault="003D351C" w:rsidP="00DF5570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таным процесінде ғылыми негізделген икемдер</w:t>
      </w:r>
      <w:r w:rsidR="0036117A" w:rsidRPr="00D77050">
        <w:rPr>
          <w:sz w:val="28"/>
          <w:szCs w:val="28"/>
          <w:lang w:val="kk-KZ"/>
        </w:rPr>
        <w:t>;</w:t>
      </w:r>
    </w:p>
    <w:p w:rsidR="001E046C" w:rsidRPr="00D77050" w:rsidRDefault="003D351C" w:rsidP="00DF5570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D77050">
        <w:rPr>
          <w:sz w:val="28"/>
          <w:szCs w:val="28"/>
          <w:lang w:val="kk-KZ"/>
        </w:rPr>
        <w:t xml:space="preserve"> </w:t>
      </w:r>
      <w:r w:rsidR="00674722" w:rsidRPr="00D77050">
        <w:rPr>
          <w:sz w:val="28"/>
          <w:szCs w:val="28"/>
          <w:lang w:val="kk-KZ"/>
        </w:rPr>
        <w:t>өмірлік проблемаға ұқсайтын оқу проблемаларын шешуге жарайтын әмбебап қабілет</w:t>
      </w:r>
      <w:r w:rsidR="0036117A" w:rsidRPr="00D77050">
        <w:rPr>
          <w:sz w:val="28"/>
          <w:szCs w:val="28"/>
          <w:lang w:val="kk-KZ"/>
        </w:rPr>
        <w:t>.</w:t>
      </w:r>
      <w:r w:rsidR="00674722" w:rsidRPr="00D77050">
        <w:rPr>
          <w:sz w:val="28"/>
          <w:szCs w:val="28"/>
          <w:lang w:val="kk-KZ"/>
        </w:rPr>
        <w:t xml:space="preserve"> </w:t>
      </w:r>
      <w:r w:rsidR="00472C0D">
        <w:rPr>
          <w:noProof/>
          <w:sz w:val="28"/>
          <w:szCs w:val="28"/>
          <w:lang w:eastAsia="ru-RU"/>
        </w:rPr>
        <w:pict>
          <v:rect id="_x0000_s1031" style="position:absolute;left:0;text-align:left;margin-left:234pt;margin-top:68.95pt;width:36pt;height:27pt;z-index:251657728;mso-position-horizontal-relative:text;mso-position-vertical-relative:text" stroked="f"/>
        </w:pict>
      </w:r>
    </w:p>
    <w:sectPr w:rsidR="001E046C" w:rsidRPr="00D77050" w:rsidSect="00E3420E">
      <w:headerReference w:type="default" r:id="rId8"/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E2C" w:rsidRDefault="00013E2C" w:rsidP="00E14A2A">
      <w:r>
        <w:separator/>
      </w:r>
    </w:p>
  </w:endnote>
  <w:endnote w:type="continuationSeparator" w:id="0">
    <w:p w:rsidR="00013E2C" w:rsidRDefault="00013E2C" w:rsidP="00E14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7F" w:rsidRDefault="00472C0D" w:rsidP="00F16867">
    <w:pPr>
      <w:pStyle w:val="af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8417F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8417F" w:rsidRDefault="0078417F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7F" w:rsidRDefault="0078417F">
    <w:pPr>
      <w:pStyle w:val="af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E2C" w:rsidRDefault="00013E2C" w:rsidP="00E14A2A">
      <w:r>
        <w:separator/>
      </w:r>
    </w:p>
  </w:footnote>
  <w:footnote w:type="continuationSeparator" w:id="0">
    <w:p w:rsidR="00013E2C" w:rsidRDefault="00013E2C" w:rsidP="00E14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6E7" w:rsidRDefault="00472C0D">
    <w:pPr>
      <w:pStyle w:val="afd"/>
      <w:jc w:val="center"/>
    </w:pPr>
    <w:fldSimple w:instr=" PAGE   \* MERGEFORMAT ">
      <w:r w:rsidR="00A4086B">
        <w:rPr>
          <w:noProof/>
        </w:rPr>
        <w:t>12</w:t>
      </w:r>
    </w:fldSimple>
  </w:p>
  <w:p w:rsidR="00DB16E7" w:rsidRDefault="00DB16E7">
    <w:pPr>
      <w:pStyle w:val="af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04CD"/>
    <w:multiLevelType w:val="hybridMultilevel"/>
    <w:tmpl w:val="A148CF9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596A56"/>
    <w:multiLevelType w:val="hybridMultilevel"/>
    <w:tmpl w:val="543044B8"/>
    <w:lvl w:ilvl="0" w:tplc="AA2C0C86">
      <w:start w:val="1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8B4629"/>
    <w:multiLevelType w:val="hybridMultilevel"/>
    <w:tmpl w:val="BD4817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137A6C"/>
    <w:multiLevelType w:val="hybridMultilevel"/>
    <w:tmpl w:val="8948F11C"/>
    <w:lvl w:ilvl="0" w:tplc="6D245CDA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7A58AA"/>
    <w:multiLevelType w:val="hybridMultilevel"/>
    <w:tmpl w:val="78641F26"/>
    <w:lvl w:ilvl="0" w:tplc="AA2C0C86">
      <w:start w:val="1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964383"/>
    <w:multiLevelType w:val="hybridMultilevel"/>
    <w:tmpl w:val="56FA2670"/>
    <w:lvl w:ilvl="0" w:tplc="AA2C0C86">
      <w:start w:val="1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CA4DB4"/>
    <w:multiLevelType w:val="hybridMultilevel"/>
    <w:tmpl w:val="D15AFE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4624E"/>
    <w:multiLevelType w:val="hybridMultilevel"/>
    <w:tmpl w:val="276CD60E"/>
    <w:lvl w:ilvl="0" w:tplc="1D6406DA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5BA6489"/>
    <w:multiLevelType w:val="hybridMultilevel"/>
    <w:tmpl w:val="CD9EDAF0"/>
    <w:lvl w:ilvl="0" w:tplc="C9E6059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A1C10B8"/>
    <w:multiLevelType w:val="hybridMultilevel"/>
    <w:tmpl w:val="32985A96"/>
    <w:lvl w:ilvl="0" w:tplc="FD3445C2">
      <w:start w:val="1"/>
      <w:numFmt w:val="decimal"/>
      <w:lvlText w:val="2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B4E5A69"/>
    <w:multiLevelType w:val="hybridMultilevel"/>
    <w:tmpl w:val="7BFE4DD0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1F6DE9"/>
    <w:multiLevelType w:val="hybridMultilevel"/>
    <w:tmpl w:val="B0622AF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204CEC"/>
    <w:multiLevelType w:val="hybridMultilevel"/>
    <w:tmpl w:val="9B129FA0"/>
    <w:lvl w:ilvl="0" w:tplc="AA2C0C86">
      <w:start w:val="10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44BA6099"/>
    <w:multiLevelType w:val="hybridMultilevel"/>
    <w:tmpl w:val="556A3D32"/>
    <w:lvl w:ilvl="0" w:tplc="956A96CC">
      <w:start w:val="24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8F49D6"/>
    <w:multiLevelType w:val="hybridMultilevel"/>
    <w:tmpl w:val="0628716C"/>
    <w:lvl w:ilvl="0" w:tplc="0FEE8E2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F094915"/>
    <w:multiLevelType w:val="hybridMultilevel"/>
    <w:tmpl w:val="C310CF86"/>
    <w:lvl w:ilvl="0" w:tplc="AA2C0C86">
      <w:start w:val="1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F6B0BBA"/>
    <w:multiLevelType w:val="hybridMultilevel"/>
    <w:tmpl w:val="3C68C4EE"/>
    <w:lvl w:ilvl="0" w:tplc="AA2C0C86">
      <w:start w:val="10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32C7A63"/>
    <w:multiLevelType w:val="hybridMultilevel"/>
    <w:tmpl w:val="DA5C9CBC"/>
    <w:lvl w:ilvl="0" w:tplc="AA2C0C86">
      <w:start w:val="1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D9C670C"/>
    <w:multiLevelType w:val="hybridMultilevel"/>
    <w:tmpl w:val="A89615B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FF03A6D"/>
    <w:multiLevelType w:val="hybridMultilevel"/>
    <w:tmpl w:val="220C8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A2468C"/>
    <w:multiLevelType w:val="hybridMultilevel"/>
    <w:tmpl w:val="7434580E"/>
    <w:lvl w:ilvl="0" w:tplc="AA2C0C86">
      <w:start w:val="1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497C45"/>
    <w:multiLevelType w:val="hybridMultilevel"/>
    <w:tmpl w:val="9DA8D020"/>
    <w:lvl w:ilvl="0" w:tplc="6A48BB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DFC024C"/>
    <w:multiLevelType w:val="hybridMultilevel"/>
    <w:tmpl w:val="336AF558"/>
    <w:lvl w:ilvl="0" w:tplc="AA2C0C86">
      <w:start w:val="1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EB22FD86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4"/>
  </w:num>
  <w:num w:numId="4">
    <w:abstractNumId w:val="5"/>
  </w:num>
  <w:num w:numId="5">
    <w:abstractNumId w:val="15"/>
  </w:num>
  <w:num w:numId="6">
    <w:abstractNumId w:val="20"/>
  </w:num>
  <w:num w:numId="7">
    <w:abstractNumId w:val="22"/>
  </w:num>
  <w:num w:numId="8">
    <w:abstractNumId w:val="0"/>
  </w:num>
  <w:num w:numId="9">
    <w:abstractNumId w:val="10"/>
  </w:num>
  <w:num w:numId="10">
    <w:abstractNumId w:val="18"/>
  </w:num>
  <w:num w:numId="11">
    <w:abstractNumId w:val="9"/>
  </w:num>
  <w:num w:numId="12">
    <w:abstractNumId w:val="7"/>
  </w:num>
  <w:num w:numId="13">
    <w:abstractNumId w:val="12"/>
  </w:num>
  <w:num w:numId="14">
    <w:abstractNumId w:val="11"/>
  </w:num>
  <w:num w:numId="15">
    <w:abstractNumId w:val="8"/>
  </w:num>
  <w:num w:numId="16">
    <w:abstractNumId w:val="16"/>
  </w:num>
  <w:num w:numId="17">
    <w:abstractNumId w:val="6"/>
  </w:num>
  <w:num w:numId="18">
    <w:abstractNumId w:val="19"/>
  </w:num>
  <w:num w:numId="19">
    <w:abstractNumId w:val="21"/>
  </w:num>
  <w:num w:numId="20">
    <w:abstractNumId w:val="2"/>
  </w:num>
  <w:num w:numId="21">
    <w:abstractNumId w:val="13"/>
  </w:num>
  <w:num w:numId="22">
    <w:abstractNumId w:val="14"/>
  </w:num>
  <w:num w:numId="23">
    <w:abstractNumId w:val="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8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565AA2"/>
    <w:rsid w:val="0000708C"/>
    <w:rsid w:val="00013E2C"/>
    <w:rsid w:val="000337E1"/>
    <w:rsid w:val="00035339"/>
    <w:rsid w:val="00042876"/>
    <w:rsid w:val="000B69C9"/>
    <w:rsid w:val="000E22B8"/>
    <w:rsid w:val="000E6801"/>
    <w:rsid w:val="000F7BD8"/>
    <w:rsid w:val="001009CB"/>
    <w:rsid w:val="00147500"/>
    <w:rsid w:val="00176239"/>
    <w:rsid w:val="0018267B"/>
    <w:rsid w:val="001827DE"/>
    <w:rsid w:val="00194CEC"/>
    <w:rsid w:val="00196675"/>
    <w:rsid w:val="001B0FC1"/>
    <w:rsid w:val="001B5967"/>
    <w:rsid w:val="001C5595"/>
    <w:rsid w:val="001E046C"/>
    <w:rsid w:val="002213F1"/>
    <w:rsid w:val="0022527C"/>
    <w:rsid w:val="00232749"/>
    <w:rsid w:val="002405C0"/>
    <w:rsid w:val="0025783A"/>
    <w:rsid w:val="00267081"/>
    <w:rsid w:val="00270092"/>
    <w:rsid w:val="00273EDB"/>
    <w:rsid w:val="00274C42"/>
    <w:rsid w:val="0028160F"/>
    <w:rsid w:val="00285502"/>
    <w:rsid w:val="00295E24"/>
    <w:rsid w:val="002A6EC0"/>
    <w:rsid w:val="002B0C1D"/>
    <w:rsid w:val="002B4270"/>
    <w:rsid w:val="002F1D8B"/>
    <w:rsid w:val="003102C7"/>
    <w:rsid w:val="00336A21"/>
    <w:rsid w:val="00341EBF"/>
    <w:rsid w:val="003434AB"/>
    <w:rsid w:val="0036047A"/>
    <w:rsid w:val="0036117A"/>
    <w:rsid w:val="00372B7E"/>
    <w:rsid w:val="00375F36"/>
    <w:rsid w:val="003977A3"/>
    <w:rsid w:val="003D351C"/>
    <w:rsid w:val="003D711F"/>
    <w:rsid w:val="003D7129"/>
    <w:rsid w:val="003E2B72"/>
    <w:rsid w:val="004002B0"/>
    <w:rsid w:val="00407850"/>
    <w:rsid w:val="00427FEF"/>
    <w:rsid w:val="00441C45"/>
    <w:rsid w:val="00450208"/>
    <w:rsid w:val="00472C0D"/>
    <w:rsid w:val="00472EF4"/>
    <w:rsid w:val="00481701"/>
    <w:rsid w:val="004A243A"/>
    <w:rsid w:val="004A3D91"/>
    <w:rsid w:val="004A57F0"/>
    <w:rsid w:val="004C401F"/>
    <w:rsid w:val="004D5BCE"/>
    <w:rsid w:val="004E2AA5"/>
    <w:rsid w:val="00517C47"/>
    <w:rsid w:val="005279FD"/>
    <w:rsid w:val="00565AA2"/>
    <w:rsid w:val="00571A7C"/>
    <w:rsid w:val="00577CD5"/>
    <w:rsid w:val="005C3AF0"/>
    <w:rsid w:val="005C5BE5"/>
    <w:rsid w:val="00603B91"/>
    <w:rsid w:val="00612450"/>
    <w:rsid w:val="00620C3C"/>
    <w:rsid w:val="006344C0"/>
    <w:rsid w:val="00642CE8"/>
    <w:rsid w:val="006510B9"/>
    <w:rsid w:val="006540C4"/>
    <w:rsid w:val="00672D72"/>
    <w:rsid w:val="00674722"/>
    <w:rsid w:val="00692CD9"/>
    <w:rsid w:val="006A1CDA"/>
    <w:rsid w:val="006A39A4"/>
    <w:rsid w:val="006A5564"/>
    <w:rsid w:val="006A5DDC"/>
    <w:rsid w:val="006A7410"/>
    <w:rsid w:val="006B6C63"/>
    <w:rsid w:val="006D0E5F"/>
    <w:rsid w:val="006D5C92"/>
    <w:rsid w:val="006E2629"/>
    <w:rsid w:val="00716C0C"/>
    <w:rsid w:val="00731698"/>
    <w:rsid w:val="0073787B"/>
    <w:rsid w:val="00761572"/>
    <w:rsid w:val="00767D20"/>
    <w:rsid w:val="00775065"/>
    <w:rsid w:val="00781F1E"/>
    <w:rsid w:val="0078417F"/>
    <w:rsid w:val="007842FF"/>
    <w:rsid w:val="00795527"/>
    <w:rsid w:val="007A1A95"/>
    <w:rsid w:val="007C2755"/>
    <w:rsid w:val="007E4350"/>
    <w:rsid w:val="007F731C"/>
    <w:rsid w:val="0080289D"/>
    <w:rsid w:val="008064E0"/>
    <w:rsid w:val="00813855"/>
    <w:rsid w:val="00840DBB"/>
    <w:rsid w:val="0084637F"/>
    <w:rsid w:val="00852CC2"/>
    <w:rsid w:val="00853C6E"/>
    <w:rsid w:val="00870C41"/>
    <w:rsid w:val="00873B06"/>
    <w:rsid w:val="00874D31"/>
    <w:rsid w:val="00884C1A"/>
    <w:rsid w:val="00884D9C"/>
    <w:rsid w:val="00895372"/>
    <w:rsid w:val="008B5FA5"/>
    <w:rsid w:val="008B6FC0"/>
    <w:rsid w:val="008D4D7E"/>
    <w:rsid w:val="008F16FE"/>
    <w:rsid w:val="008F6E07"/>
    <w:rsid w:val="00910971"/>
    <w:rsid w:val="00922945"/>
    <w:rsid w:val="00937DF9"/>
    <w:rsid w:val="00955143"/>
    <w:rsid w:val="00957896"/>
    <w:rsid w:val="009664FC"/>
    <w:rsid w:val="00977499"/>
    <w:rsid w:val="009847BA"/>
    <w:rsid w:val="00992F4F"/>
    <w:rsid w:val="009A6D41"/>
    <w:rsid w:val="009B0B95"/>
    <w:rsid w:val="009C0AF2"/>
    <w:rsid w:val="009D5658"/>
    <w:rsid w:val="009D6D87"/>
    <w:rsid w:val="009F30A4"/>
    <w:rsid w:val="00A0023F"/>
    <w:rsid w:val="00A01468"/>
    <w:rsid w:val="00A160E7"/>
    <w:rsid w:val="00A4086B"/>
    <w:rsid w:val="00A518FD"/>
    <w:rsid w:val="00A5410F"/>
    <w:rsid w:val="00A8149D"/>
    <w:rsid w:val="00AA323B"/>
    <w:rsid w:val="00AC4C29"/>
    <w:rsid w:val="00AE2F45"/>
    <w:rsid w:val="00AF452A"/>
    <w:rsid w:val="00B01BAA"/>
    <w:rsid w:val="00B25DFD"/>
    <w:rsid w:val="00B33E29"/>
    <w:rsid w:val="00B4325C"/>
    <w:rsid w:val="00B45FCF"/>
    <w:rsid w:val="00B51AE6"/>
    <w:rsid w:val="00B55B78"/>
    <w:rsid w:val="00B700EE"/>
    <w:rsid w:val="00B80645"/>
    <w:rsid w:val="00B905B9"/>
    <w:rsid w:val="00B92164"/>
    <w:rsid w:val="00BA4780"/>
    <w:rsid w:val="00BE53D8"/>
    <w:rsid w:val="00BF75BD"/>
    <w:rsid w:val="00C40941"/>
    <w:rsid w:val="00C54161"/>
    <w:rsid w:val="00C55222"/>
    <w:rsid w:val="00C64E8E"/>
    <w:rsid w:val="00C663B9"/>
    <w:rsid w:val="00C838FF"/>
    <w:rsid w:val="00C90624"/>
    <w:rsid w:val="00CA28A2"/>
    <w:rsid w:val="00CC3D06"/>
    <w:rsid w:val="00CE0776"/>
    <w:rsid w:val="00CE102D"/>
    <w:rsid w:val="00CF19F0"/>
    <w:rsid w:val="00CF49B5"/>
    <w:rsid w:val="00D0752E"/>
    <w:rsid w:val="00D07542"/>
    <w:rsid w:val="00D22BCE"/>
    <w:rsid w:val="00D42B45"/>
    <w:rsid w:val="00D53159"/>
    <w:rsid w:val="00D5729A"/>
    <w:rsid w:val="00D63DAB"/>
    <w:rsid w:val="00D747E8"/>
    <w:rsid w:val="00D77050"/>
    <w:rsid w:val="00D87789"/>
    <w:rsid w:val="00D9466A"/>
    <w:rsid w:val="00DA0B9E"/>
    <w:rsid w:val="00DA37F3"/>
    <w:rsid w:val="00DB16E7"/>
    <w:rsid w:val="00DB5843"/>
    <w:rsid w:val="00DC5CC9"/>
    <w:rsid w:val="00DF5570"/>
    <w:rsid w:val="00E14A2A"/>
    <w:rsid w:val="00E3213D"/>
    <w:rsid w:val="00E3420E"/>
    <w:rsid w:val="00E47597"/>
    <w:rsid w:val="00E54159"/>
    <w:rsid w:val="00E5602C"/>
    <w:rsid w:val="00E66DBB"/>
    <w:rsid w:val="00E71270"/>
    <w:rsid w:val="00E72FA3"/>
    <w:rsid w:val="00E765FC"/>
    <w:rsid w:val="00EC402B"/>
    <w:rsid w:val="00EE2A23"/>
    <w:rsid w:val="00EE763E"/>
    <w:rsid w:val="00EF19AE"/>
    <w:rsid w:val="00F16867"/>
    <w:rsid w:val="00F22BFD"/>
    <w:rsid w:val="00F31D8B"/>
    <w:rsid w:val="00F41263"/>
    <w:rsid w:val="00F45544"/>
    <w:rsid w:val="00F50D5B"/>
    <w:rsid w:val="00F77A97"/>
    <w:rsid w:val="00F81F62"/>
    <w:rsid w:val="00F92734"/>
    <w:rsid w:val="00FA2806"/>
    <w:rsid w:val="00FA75E0"/>
    <w:rsid w:val="00FB5F50"/>
    <w:rsid w:val="00FC5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102C7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102C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102C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102C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102C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3102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3102C7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3102C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3102C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3102C7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102C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102C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3102C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102C7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3102C7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102C7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rsid w:val="003102C7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102C7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102C7"/>
    <w:rPr>
      <w:rFonts w:ascii="Arial" w:eastAsia="Times New Roman" w:hAnsi="Arial" w:cs="Times New Roman"/>
    </w:rPr>
  </w:style>
  <w:style w:type="paragraph" w:styleId="a3">
    <w:name w:val="caption"/>
    <w:basedOn w:val="a"/>
    <w:next w:val="a"/>
    <w:uiPriority w:val="35"/>
    <w:qFormat/>
    <w:rsid w:val="00EF19AE"/>
    <w:rPr>
      <w:b/>
      <w:bCs/>
      <w:color w:val="4F81BD"/>
      <w:sz w:val="18"/>
      <w:szCs w:val="18"/>
    </w:rPr>
  </w:style>
  <w:style w:type="paragraph" w:styleId="a4">
    <w:name w:val="Title"/>
    <w:aliases w:val=" Знак7,Знак7, Знак7 Знак,Название Знак Знак, Знак Знак1 Знак,Знак Знак1 Знак"/>
    <w:basedOn w:val="a"/>
    <w:next w:val="a"/>
    <w:link w:val="a5"/>
    <w:qFormat/>
    <w:rsid w:val="003102C7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5">
    <w:name w:val="Название Знак"/>
    <w:aliases w:val=" Знак7 Знак1,Знак7 Знак1, Знак7 Знак Знак,Название Знак Знак Знак, Знак Знак1 Знак Знак,Знак Знак1 Знак Знак"/>
    <w:link w:val="a4"/>
    <w:rsid w:val="003102C7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102C7"/>
    <w:pPr>
      <w:spacing w:after="60"/>
      <w:jc w:val="center"/>
      <w:outlineLvl w:val="1"/>
    </w:pPr>
    <w:rPr>
      <w:rFonts w:ascii="Arial" w:hAnsi="Arial"/>
    </w:rPr>
  </w:style>
  <w:style w:type="character" w:customStyle="1" w:styleId="a7">
    <w:name w:val="Подзаголовок Знак"/>
    <w:link w:val="a6"/>
    <w:uiPriority w:val="11"/>
    <w:rsid w:val="003102C7"/>
    <w:rPr>
      <w:rFonts w:ascii="Arial" w:eastAsia="Times New Roman" w:hAnsi="Arial" w:cs="Times New Roman"/>
      <w:sz w:val="24"/>
      <w:szCs w:val="24"/>
    </w:rPr>
  </w:style>
  <w:style w:type="character" w:styleId="a8">
    <w:name w:val="Strong"/>
    <w:uiPriority w:val="22"/>
    <w:qFormat/>
    <w:rsid w:val="003102C7"/>
    <w:rPr>
      <w:b/>
      <w:bCs/>
    </w:rPr>
  </w:style>
  <w:style w:type="character" w:styleId="a9">
    <w:name w:val="Emphasis"/>
    <w:uiPriority w:val="20"/>
    <w:qFormat/>
    <w:rsid w:val="003102C7"/>
    <w:rPr>
      <w:rFonts w:ascii="Times New Roman" w:hAnsi="Times New Roman"/>
      <w:b/>
      <w:i/>
      <w:iCs/>
    </w:rPr>
  </w:style>
  <w:style w:type="paragraph" w:styleId="aa">
    <w:name w:val="No Spacing"/>
    <w:basedOn w:val="a"/>
    <w:uiPriority w:val="1"/>
    <w:qFormat/>
    <w:rsid w:val="003102C7"/>
    <w:rPr>
      <w:szCs w:val="32"/>
    </w:rPr>
  </w:style>
  <w:style w:type="paragraph" w:styleId="ab">
    <w:name w:val="List Paragraph"/>
    <w:basedOn w:val="a"/>
    <w:uiPriority w:val="34"/>
    <w:qFormat/>
    <w:rsid w:val="003102C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102C7"/>
    <w:rPr>
      <w:i/>
    </w:rPr>
  </w:style>
  <w:style w:type="character" w:customStyle="1" w:styleId="22">
    <w:name w:val="Цитата 2 Знак"/>
    <w:link w:val="21"/>
    <w:uiPriority w:val="29"/>
    <w:rsid w:val="003102C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102C7"/>
    <w:pPr>
      <w:ind w:left="720" w:right="720"/>
    </w:pPr>
    <w:rPr>
      <w:b/>
      <w:i/>
      <w:szCs w:val="20"/>
    </w:rPr>
  </w:style>
  <w:style w:type="character" w:customStyle="1" w:styleId="ad">
    <w:name w:val="Выделенная цитата Знак"/>
    <w:link w:val="ac"/>
    <w:uiPriority w:val="30"/>
    <w:rsid w:val="003102C7"/>
    <w:rPr>
      <w:b/>
      <w:i/>
      <w:sz w:val="24"/>
    </w:rPr>
  </w:style>
  <w:style w:type="character" w:styleId="ae">
    <w:name w:val="Subtle Emphasis"/>
    <w:uiPriority w:val="19"/>
    <w:qFormat/>
    <w:rsid w:val="003102C7"/>
    <w:rPr>
      <w:i/>
      <w:color w:val="5A5A5A"/>
    </w:rPr>
  </w:style>
  <w:style w:type="character" w:styleId="af">
    <w:name w:val="Intense Emphasis"/>
    <w:uiPriority w:val="21"/>
    <w:qFormat/>
    <w:rsid w:val="003102C7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3102C7"/>
    <w:rPr>
      <w:sz w:val="24"/>
      <w:szCs w:val="24"/>
      <w:u w:val="single"/>
    </w:rPr>
  </w:style>
  <w:style w:type="character" w:styleId="af1">
    <w:name w:val="Intense Reference"/>
    <w:uiPriority w:val="32"/>
    <w:qFormat/>
    <w:rsid w:val="003102C7"/>
    <w:rPr>
      <w:b/>
      <w:sz w:val="24"/>
      <w:u w:val="single"/>
    </w:rPr>
  </w:style>
  <w:style w:type="character" w:styleId="af2">
    <w:name w:val="Book Title"/>
    <w:uiPriority w:val="33"/>
    <w:qFormat/>
    <w:rsid w:val="003102C7"/>
    <w:rPr>
      <w:rFonts w:ascii="Arial" w:eastAsia="Times New Roman" w:hAnsi="Arial"/>
      <w:b/>
      <w:i/>
      <w:sz w:val="24"/>
      <w:szCs w:val="24"/>
    </w:rPr>
  </w:style>
  <w:style w:type="paragraph" w:styleId="af3">
    <w:name w:val="TOC Heading"/>
    <w:basedOn w:val="1"/>
    <w:next w:val="a"/>
    <w:uiPriority w:val="39"/>
    <w:qFormat/>
    <w:rsid w:val="003102C7"/>
    <w:pPr>
      <w:outlineLvl w:val="9"/>
    </w:pPr>
  </w:style>
  <w:style w:type="numbering" w:customStyle="1" w:styleId="11">
    <w:name w:val="Нет списка1"/>
    <w:next w:val="a2"/>
    <w:semiHidden/>
    <w:unhideWhenUsed/>
    <w:rsid w:val="00565AA2"/>
  </w:style>
  <w:style w:type="paragraph" w:customStyle="1" w:styleId="31">
    <w:name w:val="Знак3 Знак Знак Знак"/>
    <w:basedOn w:val="a"/>
    <w:autoRedefine/>
    <w:rsid w:val="00565AA2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FR1">
    <w:name w:val="FR1"/>
    <w:rsid w:val="00565AA2"/>
    <w:pPr>
      <w:widowControl w:val="0"/>
      <w:autoSpaceDE w:val="0"/>
      <w:autoSpaceDN w:val="0"/>
      <w:adjustRightInd w:val="0"/>
      <w:ind w:left="280"/>
    </w:pPr>
    <w:rPr>
      <w:rFonts w:ascii="Arial" w:hAnsi="Arial" w:cs="Arial"/>
      <w:noProof/>
    </w:rPr>
  </w:style>
  <w:style w:type="paragraph" w:styleId="af4">
    <w:name w:val="Body Text Indent"/>
    <w:basedOn w:val="a"/>
    <w:link w:val="af5"/>
    <w:rsid w:val="00565AA2"/>
    <w:pPr>
      <w:widowControl w:val="0"/>
      <w:autoSpaceDE w:val="0"/>
      <w:autoSpaceDN w:val="0"/>
      <w:adjustRightInd w:val="0"/>
      <w:spacing w:line="220" w:lineRule="auto"/>
      <w:ind w:left="160"/>
      <w:jc w:val="both"/>
    </w:pPr>
    <w:rPr>
      <w:lang w:eastAsia="ru-RU"/>
    </w:rPr>
  </w:style>
  <w:style w:type="character" w:customStyle="1" w:styleId="af5">
    <w:name w:val="Основной текст с отступом Знак"/>
    <w:link w:val="af4"/>
    <w:rsid w:val="00565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lock Text"/>
    <w:basedOn w:val="a"/>
    <w:rsid w:val="00565AA2"/>
    <w:pPr>
      <w:widowControl w:val="0"/>
      <w:autoSpaceDE w:val="0"/>
      <w:autoSpaceDN w:val="0"/>
      <w:adjustRightInd w:val="0"/>
      <w:spacing w:line="220" w:lineRule="auto"/>
      <w:ind w:left="1800" w:right="1800"/>
      <w:jc w:val="center"/>
    </w:pPr>
    <w:rPr>
      <w:b/>
      <w:sz w:val="20"/>
      <w:lang w:eastAsia="ru-RU"/>
    </w:rPr>
  </w:style>
  <w:style w:type="paragraph" w:styleId="af7">
    <w:name w:val="Body Text"/>
    <w:basedOn w:val="a"/>
    <w:link w:val="af8"/>
    <w:rsid w:val="00565AA2"/>
    <w:pPr>
      <w:widowControl w:val="0"/>
      <w:autoSpaceDE w:val="0"/>
      <w:autoSpaceDN w:val="0"/>
      <w:adjustRightInd w:val="0"/>
      <w:spacing w:line="220" w:lineRule="auto"/>
      <w:jc w:val="both"/>
    </w:pPr>
    <w:rPr>
      <w:sz w:val="28"/>
      <w:lang w:eastAsia="ru-RU"/>
    </w:rPr>
  </w:style>
  <w:style w:type="character" w:customStyle="1" w:styleId="af8">
    <w:name w:val="Основной текст Знак"/>
    <w:link w:val="af7"/>
    <w:uiPriority w:val="99"/>
    <w:rsid w:val="00565A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3"/>
    <w:basedOn w:val="a"/>
    <w:link w:val="33"/>
    <w:rsid w:val="00565AA2"/>
    <w:pPr>
      <w:widowControl w:val="0"/>
      <w:autoSpaceDE w:val="0"/>
      <w:autoSpaceDN w:val="0"/>
      <w:adjustRightInd w:val="0"/>
      <w:spacing w:before="300" w:line="300" w:lineRule="auto"/>
      <w:ind w:right="-51"/>
      <w:jc w:val="both"/>
    </w:pPr>
    <w:rPr>
      <w:lang w:eastAsia="ru-RU"/>
    </w:rPr>
  </w:style>
  <w:style w:type="character" w:customStyle="1" w:styleId="33">
    <w:name w:val="Основной текст 3 Знак"/>
    <w:link w:val="32"/>
    <w:rsid w:val="00565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565AA2"/>
    <w:rPr>
      <w:rFonts w:ascii="Tms Rmn" w:hAnsi="Tms Rmn"/>
      <w:snapToGrid w:val="0"/>
    </w:rPr>
  </w:style>
  <w:style w:type="paragraph" w:styleId="af9">
    <w:name w:val="footer"/>
    <w:basedOn w:val="a"/>
    <w:link w:val="afa"/>
    <w:uiPriority w:val="99"/>
    <w:rsid w:val="00565AA2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ind w:firstLine="400"/>
      <w:jc w:val="both"/>
    </w:pPr>
    <w:rPr>
      <w:lang w:eastAsia="ru-RU"/>
    </w:rPr>
  </w:style>
  <w:style w:type="character" w:customStyle="1" w:styleId="afa">
    <w:name w:val="Нижний колонтитул Знак"/>
    <w:link w:val="af9"/>
    <w:uiPriority w:val="99"/>
    <w:rsid w:val="00565A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rsid w:val="00565AA2"/>
  </w:style>
  <w:style w:type="paragraph" w:customStyle="1" w:styleId="13">
    <w:name w:val="Основной текст с отступом1"/>
    <w:basedOn w:val="a"/>
    <w:rsid w:val="00565AA2"/>
    <w:pPr>
      <w:widowControl w:val="0"/>
      <w:snapToGrid w:val="0"/>
      <w:ind w:firstLine="567"/>
      <w:jc w:val="both"/>
    </w:pPr>
    <w:rPr>
      <w:sz w:val="28"/>
      <w:szCs w:val="20"/>
      <w:lang w:eastAsia="ru-RU"/>
    </w:rPr>
  </w:style>
  <w:style w:type="paragraph" w:styleId="HTML">
    <w:name w:val="HTML Preformatted"/>
    <w:basedOn w:val="a"/>
    <w:link w:val="HTML0"/>
    <w:rsid w:val="00565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565AA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rsid w:val="00565AA2"/>
    <w:pPr>
      <w:widowControl w:val="0"/>
      <w:autoSpaceDE w:val="0"/>
      <w:autoSpaceDN w:val="0"/>
      <w:adjustRightInd w:val="0"/>
      <w:spacing w:after="120" w:line="480" w:lineRule="auto"/>
      <w:ind w:firstLine="400"/>
      <w:jc w:val="both"/>
    </w:pPr>
    <w:rPr>
      <w:lang w:eastAsia="ru-RU"/>
    </w:rPr>
  </w:style>
  <w:style w:type="character" w:customStyle="1" w:styleId="24">
    <w:name w:val="Основной текст 2 Знак"/>
    <w:link w:val="23"/>
    <w:rsid w:val="00565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Знак3 Знак Знак Знак"/>
    <w:basedOn w:val="a"/>
    <w:autoRedefine/>
    <w:rsid w:val="00565AA2"/>
    <w:pPr>
      <w:spacing w:after="160" w:line="240" w:lineRule="exact"/>
    </w:pPr>
    <w:rPr>
      <w:rFonts w:eastAsia="SimSun"/>
      <w:b/>
      <w:sz w:val="28"/>
      <w:lang w:val="en-US"/>
    </w:rPr>
  </w:style>
  <w:style w:type="paragraph" w:customStyle="1" w:styleId="Style5">
    <w:name w:val="Style5"/>
    <w:basedOn w:val="a"/>
    <w:rsid w:val="00565AA2"/>
    <w:pPr>
      <w:widowControl w:val="0"/>
      <w:autoSpaceDE w:val="0"/>
      <w:autoSpaceDN w:val="0"/>
      <w:adjustRightInd w:val="0"/>
      <w:spacing w:line="234" w:lineRule="exact"/>
      <w:ind w:firstLine="226"/>
      <w:jc w:val="both"/>
    </w:pPr>
    <w:rPr>
      <w:rFonts w:ascii="Arial Black" w:hAnsi="Arial Black"/>
      <w:lang w:eastAsia="ru-RU"/>
    </w:rPr>
  </w:style>
  <w:style w:type="character" w:customStyle="1" w:styleId="FontStyle12">
    <w:name w:val="Font Style12"/>
    <w:rsid w:val="00565AA2"/>
    <w:rPr>
      <w:rFonts w:ascii="Century Schoolbook" w:hAnsi="Century Schoolbook" w:cs="Century Schoolbook"/>
      <w:sz w:val="20"/>
      <w:szCs w:val="20"/>
    </w:rPr>
  </w:style>
  <w:style w:type="paragraph" w:customStyle="1" w:styleId="Style7">
    <w:name w:val="Style7"/>
    <w:basedOn w:val="a"/>
    <w:rsid w:val="00565AA2"/>
    <w:pPr>
      <w:widowControl w:val="0"/>
      <w:autoSpaceDE w:val="0"/>
      <w:autoSpaceDN w:val="0"/>
      <w:adjustRightInd w:val="0"/>
    </w:pPr>
    <w:rPr>
      <w:rFonts w:ascii="Arial Black" w:hAnsi="Arial Black"/>
      <w:lang w:eastAsia="ru-RU"/>
    </w:rPr>
  </w:style>
  <w:style w:type="character" w:customStyle="1" w:styleId="FontStyle13">
    <w:name w:val="Font Style13"/>
    <w:rsid w:val="00565AA2"/>
    <w:rPr>
      <w:rFonts w:ascii="Arial Black" w:hAnsi="Arial Black" w:cs="Arial Black"/>
      <w:spacing w:val="-20"/>
      <w:sz w:val="20"/>
      <w:szCs w:val="20"/>
    </w:rPr>
  </w:style>
  <w:style w:type="paragraph" w:styleId="25">
    <w:name w:val="Body Text Indent 2"/>
    <w:basedOn w:val="a"/>
    <w:link w:val="26"/>
    <w:uiPriority w:val="99"/>
    <w:unhideWhenUsed/>
    <w:rsid w:val="00565AA2"/>
    <w:pPr>
      <w:spacing w:after="120" w:line="480" w:lineRule="auto"/>
      <w:ind w:left="283"/>
    </w:pPr>
    <w:rPr>
      <w:rFonts w:ascii="Calibri" w:hAnsi="Calibri"/>
      <w:lang w:val="kk-KZ" w:eastAsia="kk-KZ"/>
    </w:rPr>
  </w:style>
  <w:style w:type="character" w:customStyle="1" w:styleId="26">
    <w:name w:val="Основной текст с отступом 2 Знак"/>
    <w:link w:val="25"/>
    <w:uiPriority w:val="99"/>
    <w:rsid w:val="00565AA2"/>
    <w:rPr>
      <w:rFonts w:ascii="Calibri" w:eastAsia="Times New Roman" w:hAnsi="Calibri" w:cs="Times New Roman"/>
      <w:sz w:val="24"/>
      <w:szCs w:val="24"/>
      <w:lang w:val="kk-KZ" w:eastAsia="kk-KZ"/>
    </w:rPr>
  </w:style>
  <w:style w:type="character" w:customStyle="1" w:styleId="FontStyle15">
    <w:name w:val="Font Style15"/>
    <w:rsid w:val="00565AA2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565AA2"/>
    <w:rPr>
      <w:rFonts w:ascii="Century Schoolbook" w:hAnsi="Century Schoolbook" w:cs="Century Schoolbook" w:hint="default"/>
      <w:i/>
      <w:iCs/>
      <w:sz w:val="20"/>
      <w:szCs w:val="20"/>
    </w:rPr>
  </w:style>
  <w:style w:type="paragraph" w:customStyle="1" w:styleId="0123">
    <w:name w:val="Стиль Слева:  0 см Первая строка:  123 см"/>
    <w:basedOn w:val="a"/>
    <w:autoRedefine/>
    <w:rsid w:val="00565AA2"/>
    <w:pPr>
      <w:ind w:firstLine="567"/>
      <w:jc w:val="both"/>
    </w:pPr>
    <w:rPr>
      <w:lang w:eastAsia="ru-RU"/>
    </w:rPr>
  </w:style>
  <w:style w:type="paragraph" w:customStyle="1" w:styleId="14">
    <w:name w:val="Без интервала1"/>
    <w:rsid w:val="00565AA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c">
    <w:name w:val="Normal (Web)"/>
    <w:basedOn w:val="a"/>
    <w:unhideWhenUsed/>
    <w:rsid w:val="00565AA2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ru-RU"/>
    </w:rPr>
  </w:style>
  <w:style w:type="paragraph" w:styleId="afd">
    <w:name w:val="header"/>
    <w:basedOn w:val="a"/>
    <w:link w:val="afe"/>
    <w:uiPriority w:val="99"/>
    <w:rsid w:val="00565A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400"/>
      <w:jc w:val="both"/>
    </w:pPr>
    <w:rPr>
      <w:lang w:eastAsia="ru-RU"/>
    </w:rPr>
  </w:style>
  <w:style w:type="character" w:customStyle="1" w:styleId="afe">
    <w:name w:val="Верхний колонтитул Знак"/>
    <w:link w:val="afd"/>
    <w:uiPriority w:val="99"/>
    <w:rsid w:val="00565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565AA2"/>
    <w:pPr>
      <w:widowControl w:val="0"/>
      <w:autoSpaceDE w:val="0"/>
      <w:autoSpaceDN w:val="0"/>
      <w:adjustRightInd w:val="0"/>
      <w:spacing w:line="223" w:lineRule="exact"/>
      <w:ind w:firstLine="374"/>
      <w:jc w:val="both"/>
    </w:pPr>
    <w:rPr>
      <w:lang w:eastAsia="ru-RU"/>
    </w:rPr>
  </w:style>
  <w:style w:type="character" w:customStyle="1" w:styleId="FontStyle18">
    <w:name w:val="Font Style18"/>
    <w:rsid w:val="00565AA2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style20"/>
    <w:basedOn w:val="a0"/>
    <w:rsid w:val="00565AA2"/>
  </w:style>
  <w:style w:type="character" w:customStyle="1" w:styleId="71">
    <w:name w:val="Знак7 Знак"/>
    <w:rsid w:val="00565AA2"/>
    <w:rPr>
      <w:b/>
      <w:sz w:val="28"/>
      <w:szCs w:val="22"/>
    </w:rPr>
  </w:style>
  <w:style w:type="character" w:customStyle="1" w:styleId="aff">
    <w:name w:val="Основной текст_"/>
    <w:link w:val="91"/>
    <w:rsid w:val="00565AA2"/>
    <w:rPr>
      <w:spacing w:val="10"/>
      <w:sz w:val="18"/>
      <w:szCs w:val="18"/>
      <w:shd w:val="clear" w:color="auto" w:fill="FFFFFF"/>
    </w:rPr>
  </w:style>
  <w:style w:type="paragraph" w:customStyle="1" w:styleId="91">
    <w:name w:val="Основной текст9"/>
    <w:basedOn w:val="a"/>
    <w:link w:val="aff"/>
    <w:rsid w:val="00565AA2"/>
    <w:pPr>
      <w:shd w:val="clear" w:color="auto" w:fill="FFFFFF"/>
      <w:spacing w:before="240" w:after="840" w:line="264" w:lineRule="exact"/>
      <w:jc w:val="center"/>
    </w:pPr>
    <w:rPr>
      <w:spacing w:val="10"/>
      <w:sz w:val="18"/>
      <w:szCs w:val="18"/>
    </w:rPr>
  </w:style>
  <w:style w:type="character" w:customStyle="1" w:styleId="aff0">
    <w:name w:val="Основной текст + Полужирный"/>
    <w:rsid w:val="00565A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8"/>
      <w:szCs w:val="18"/>
      <w:shd w:val="clear" w:color="auto" w:fill="FFFFFF"/>
    </w:rPr>
  </w:style>
  <w:style w:type="paragraph" w:customStyle="1" w:styleId="aff1">
    <w:name w:val="Заголовок"/>
    <w:basedOn w:val="a"/>
    <w:rsid w:val="00565AA2"/>
    <w:pPr>
      <w:autoSpaceDE w:val="0"/>
      <w:autoSpaceDN w:val="0"/>
      <w:adjustRightInd w:val="0"/>
      <w:spacing w:before="283" w:after="170" w:line="234" w:lineRule="atLeast"/>
      <w:jc w:val="center"/>
    </w:pPr>
    <w:rPr>
      <w:b/>
      <w:bCs/>
      <w:caps/>
      <w:sz w:val="20"/>
      <w:szCs w:val="20"/>
      <w:lang w:eastAsia="ru-RU"/>
    </w:rPr>
  </w:style>
  <w:style w:type="paragraph" w:customStyle="1" w:styleId="15">
    <w:name w:val="Абзац списка1"/>
    <w:basedOn w:val="a"/>
    <w:rsid w:val="00565AA2"/>
    <w:pPr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uren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3F1C3-6E0B-4778-BEA8-5605063A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13</TotalTime>
  <Pages>1</Pages>
  <Words>5843</Words>
  <Characters>33311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Dauren</dc:creator>
  <cp:lastModifiedBy>RePack by SPecialiST</cp:lastModifiedBy>
  <cp:revision>11</cp:revision>
  <cp:lastPrinted>2013-05-03T12:14:00Z</cp:lastPrinted>
  <dcterms:created xsi:type="dcterms:W3CDTF">2013-05-03T12:14:00Z</dcterms:created>
  <dcterms:modified xsi:type="dcterms:W3CDTF">2015-08-11T08:53:00Z</dcterms:modified>
</cp:coreProperties>
</file>